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B076B" w:rsidR="008773E9" w:rsidRDefault="008773E9" w14:paraId="0B4D4F80" w14:textId="634CD38A"/>
    <w:p w:rsidRPr="00BB076B" w:rsidR="0034786F" w:rsidP="0034786F" w:rsidRDefault="0034786F" w14:paraId="0240A518" w14:textId="77777777"/>
    <w:p w:rsidRPr="00BB076B" w:rsidR="0034786F" w:rsidP="0034786F" w:rsidRDefault="0034786F" w14:paraId="050A4CEF" w14:textId="77777777"/>
    <w:p w:rsidRPr="00BB076B" w:rsidR="0034786F" w:rsidP="0034786F" w:rsidRDefault="0034786F" w14:paraId="77361DAD" w14:textId="77777777"/>
    <w:p w:rsidRPr="00BB076B" w:rsidR="0034786F" w:rsidP="0034786F" w:rsidRDefault="0034786F" w14:paraId="721D7729" w14:textId="77777777"/>
    <w:p w:rsidRPr="00BB076B" w:rsidR="0034786F" w:rsidP="0034786F" w:rsidRDefault="0034786F" w14:paraId="6F716497" w14:textId="77777777"/>
    <w:p w:rsidR="6C1C5AB0" w:rsidP="5BE7D0E9" w:rsidRDefault="6C1C5AB0" w14:paraId="48CA00E7" w14:textId="10D98EED">
      <w:pPr>
        <w:jc w:val="center"/>
        <w:rPr>
          <w:b/>
          <w:bCs/>
          <w:sz w:val="56"/>
          <w:szCs w:val="56"/>
          <w:lang w:val="sl-SI"/>
        </w:rPr>
      </w:pPr>
      <w:r w:rsidRPr="5BE7D0E9">
        <w:rPr>
          <w:b/>
          <w:bCs/>
          <w:sz w:val="56"/>
          <w:szCs w:val="56"/>
          <w:lang w:val="sl-SI"/>
        </w:rPr>
        <w:t>IMPLEMENTATION OF A NEW INFORMATION SYSTEM FOR SUPPORTING THE MANAGEMENT OF INTEGRATED PUBLIC PASSENGER TRANSPORT</w:t>
      </w:r>
    </w:p>
    <w:p w:rsidRPr="00BB076B" w:rsidR="00C30AA2" w:rsidP="00C30AA2" w:rsidRDefault="00C30AA2" w14:paraId="1990E257" w14:textId="77777777"/>
    <w:p w:rsidRPr="00BB076B" w:rsidR="00C30AA2" w:rsidP="00C30AA2" w:rsidRDefault="00C30AA2" w14:paraId="6647F400" w14:textId="77777777"/>
    <w:p w:rsidRPr="00BB076B" w:rsidR="00C30AA2" w:rsidP="00C30AA2" w:rsidRDefault="00C30AA2" w14:paraId="7168A061" w14:textId="3435FA7E">
      <w:pPr>
        <w:jc w:val="center"/>
        <w:rPr>
          <w:b/>
          <w:bCs/>
          <w:sz w:val="56"/>
          <w:szCs w:val="56"/>
        </w:rPr>
      </w:pPr>
      <w:r w:rsidRPr="00BB076B">
        <w:rPr>
          <w:b/>
          <w:bCs/>
          <w:sz w:val="56"/>
          <w:szCs w:val="56"/>
        </w:rPr>
        <w:t xml:space="preserve">Annex </w:t>
      </w:r>
      <w:r w:rsidR="004E4599">
        <w:rPr>
          <w:b/>
          <w:bCs/>
          <w:sz w:val="56"/>
          <w:szCs w:val="56"/>
        </w:rPr>
        <w:t>2</w:t>
      </w:r>
    </w:p>
    <w:p w:rsidRPr="00BB076B" w:rsidR="00C30AA2" w:rsidP="00C30AA2" w:rsidRDefault="004E4599" w14:paraId="55DD9728" w14:textId="274A9969">
      <w:pPr>
        <w:jc w:val="center"/>
        <w:rPr>
          <w:sz w:val="52"/>
          <w:szCs w:val="52"/>
        </w:rPr>
      </w:pPr>
      <w:r>
        <w:rPr>
          <w:sz w:val="52"/>
          <w:szCs w:val="52"/>
        </w:rPr>
        <w:t>Additional Data</w:t>
      </w:r>
    </w:p>
    <w:p w:rsidRPr="00BB076B" w:rsidR="00C30AA2" w:rsidP="00C30AA2" w:rsidRDefault="00C30AA2" w14:paraId="30FCC55B" w14:textId="77777777"/>
    <w:p w:rsidRPr="00BB076B" w:rsidR="00C30AA2" w:rsidP="00C30AA2" w:rsidRDefault="00C30AA2" w14:paraId="6D8ECB38" w14:textId="77777777"/>
    <w:p w:rsidRPr="00BB076B" w:rsidR="00C30AA2" w:rsidP="00C30AA2" w:rsidRDefault="00C30AA2" w14:paraId="1A172532" w14:textId="77777777"/>
    <w:p w:rsidRPr="00BB076B" w:rsidR="00C30AA2" w:rsidP="00C30AA2" w:rsidRDefault="00C30AA2" w14:paraId="04FAC0C4" w14:textId="77777777"/>
    <w:p w:rsidRPr="00BB076B" w:rsidR="00C30AA2" w:rsidP="00C30AA2" w:rsidRDefault="00C30AA2" w14:paraId="22C1CB43" w14:textId="77777777"/>
    <w:p w:rsidRPr="00BB076B" w:rsidR="00C30AA2" w:rsidP="00C30AA2" w:rsidRDefault="00C30AA2" w14:paraId="7F9F9BAF" w14:textId="77777777"/>
    <w:p w:rsidRPr="00BB076B" w:rsidR="00C30AA2" w:rsidP="0DBE9BA3" w:rsidRDefault="00C30AA2" w14:paraId="29247A51" w14:textId="7B5BE812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center"/>
        <w:rPr>
          <w:sz w:val="32"/>
          <w:szCs w:val="32"/>
        </w:rPr>
      </w:pPr>
      <w:r w:rsidRPr="0DBE9BA3" w:rsidR="00C30AA2">
        <w:rPr>
          <w:sz w:val="32"/>
          <w:szCs w:val="32"/>
        </w:rPr>
        <w:t xml:space="preserve">Ljubljana, </w:t>
      </w:r>
      <w:r w:rsidRPr="0DBE9BA3" w:rsidR="5237D9AF">
        <w:rPr>
          <w:sz w:val="32"/>
          <w:szCs w:val="32"/>
        </w:rPr>
        <w:t xml:space="preserve">April </w:t>
      </w:r>
      <w:r w:rsidRPr="0DBE9BA3" w:rsidR="00C30AA2">
        <w:rPr>
          <w:sz w:val="32"/>
          <w:szCs w:val="32"/>
        </w:rPr>
        <w:t>202</w:t>
      </w:r>
      <w:r w:rsidRPr="0DBE9BA3" w:rsidR="00FC2B7A">
        <w:rPr>
          <w:sz w:val="32"/>
          <w:szCs w:val="32"/>
        </w:rPr>
        <w:t>6</w:t>
      </w:r>
    </w:p>
    <w:p w:rsidRPr="00BB076B" w:rsidR="00C30AA2" w:rsidP="00C30AA2" w:rsidRDefault="00C30AA2" w14:paraId="77754512" w14:textId="77777777"/>
    <w:p w:rsidR="00752530" w:rsidRDefault="00752530" w14:paraId="68E7C6F6" w14:textId="624319D4">
      <w:r>
        <w:br w:type="page"/>
      </w:r>
    </w:p>
    <w:p w:rsidRPr="00BB076B" w:rsidR="00C30AA2" w:rsidP="2EF8A5AD" w:rsidRDefault="15B7D25F" w14:paraId="02033B87" w14:textId="6DE6F079">
      <w:pPr>
        <w:rPr>
          <w:rFonts w:ascii="Calibri" w:hAnsi="Calibri" w:eastAsia="Calibri" w:cs="Calibri"/>
          <w:color w:val="000000" w:themeColor="text1"/>
          <w:sz w:val="28"/>
          <w:szCs w:val="28"/>
        </w:rPr>
      </w:pPr>
      <w:r w:rsidRPr="2EF8A5AD">
        <w:rPr>
          <w:rFonts w:ascii="Calibri" w:hAnsi="Calibri" w:eastAsia="Calibri" w:cs="Calibri"/>
          <w:color w:val="000000" w:themeColor="text1"/>
          <w:sz w:val="28"/>
          <w:szCs w:val="28"/>
          <w:lang w:val="en-GB"/>
        </w:rPr>
        <w:lastRenderedPageBreak/>
        <w:t>Document version:</w:t>
      </w:r>
    </w:p>
    <w:tbl>
      <w:tblPr>
        <w:tblStyle w:val="TableGrid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6A0" w:firstRow="1" w:lastRow="0" w:firstColumn="1" w:lastColumn="0" w:noHBand="1" w:noVBand="1"/>
      </w:tblPr>
      <w:tblGrid>
        <w:gridCol w:w="1211"/>
        <w:gridCol w:w="1752"/>
        <w:gridCol w:w="6375"/>
      </w:tblGrid>
      <w:tr w:rsidR="2EF8A5AD" w:rsidTr="0DBE9BA3" w14:paraId="27DF256C" w14:textId="77777777">
        <w:trPr>
          <w:trHeight w:val="285"/>
        </w:trPr>
        <w:tc>
          <w:tcPr>
            <w:tcW w:w="1215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:rsidR="2EF8A5AD" w:rsidP="2EF8A5AD" w:rsidRDefault="2EF8A5AD" w14:paraId="739EF12B" w14:textId="5C0B98EA">
            <w:pPr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  <w:r w:rsidRPr="2EF8A5AD">
              <w:rPr>
                <w:rFonts w:ascii="Calibri" w:hAnsi="Calibri" w:eastAsia="Calibri" w:cs="Calibri"/>
                <w:sz w:val="28"/>
                <w:szCs w:val="28"/>
                <w:lang w:val="en-GB"/>
              </w:rPr>
              <w:t>Version</w:t>
            </w:r>
          </w:p>
        </w:tc>
        <w:tc>
          <w:tcPr>
            <w:tcW w:w="1755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:rsidR="2EF8A5AD" w:rsidP="2EF8A5AD" w:rsidRDefault="2EF8A5AD" w14:paraId="78A69E5E" w14:textId="1C434FED">
            <w:pPr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  <w:r w:rsidRPr="2EF8A5AD">
              <w:rPr>
                <w:rFonts w:ascii="Calibri" w:hAnsi="Calibri" w:eastAsia="Calibri" w:cs="Calibri"/>
                <w:sz w:val="28"/>
                <w:szCs w:val="28"/>
                <w:lang w:val="en-GB"/>
              </w:rPr>
              <w:t>Publishing date</w:t>
            </w:r>
          </w:p>
        </w:tc>
        <w:tc>
          <w:tcPr>
            <w:tcW w:w="6510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:rsidR="2EF8A5AD" w:rsidP="2EF8A5AD" w:rsidRDefault="2EF8A5AD" w14:paraId="51F7CF42" w14:textId="2BA5F059">
            <w:pPr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  <w:r w:rsidRPr="2EF8A5AD">
              <w:rPr>
                <w:rFonts w:ascii="Calibri" w:hAnsi="Calibri" w:eastAsia="Calibri" w:cs="Calibri"/>
                <w:sz w:val="28"/>
                <w:szCs w:val="28"/>
                <w:lang w:val="en-GB"/>
              </w:rPr>
              <w:t>Change</w:t>
            </w:r>
          </w:p>
        </w:tc>
      </w:tr>
      <w:tr w:rsidR="2EF8A5AD" w:rsidTr="0DBE9BA3" w14:paraId="3D0615E5" w14:textId="77777777">
        <w:trPr>
          <w:trHeight w:val="285"/>
        </w:trPr>
        <w:tc>
          <w:tcPr>
            <w:tcW w:w="1215" w:type="dxa"/>
            <w:tcMar>
              <w:left w:w="105" w:type="dxa"/>
              <w:right w:w="105" w:type="dxa"/>
            </w:tcMar>
          </w:tcPr>
          <w:p w:rsidR="2EF8A5AD" w:rsidP="2EF8A5AD" w:rsidRDefault="2EF8A5AD" w14:paraId="59093EDB" w14:textId="62E37634">
            <w:pPr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  <w:r w:rsidRPr="2EF8A5AD">
              <w:rPr>
                <w:rFonts w:ascii="Calibri" w:hAnsi="Calibri" w:eastAsia="Calibri" w:cs="Calibri"/>
                <w:sz w:val="28"/>
                <w:szCs w:val="28"/>
                <w:lang w:val="en-GB"/>
              </w:rPr>
              <w:t>1.0</w:t>
            </w:r>
          </w:p>
        </w:tc>
        <w:tc>
          <w:tcPr>
            <w:tcW w:w="1755" w:type="dxa"/>
            <w:tcMar>
              <w:left w:w="105" w:type="dxa"/>
              <w:right w:w="105" w:type="dxa"/>
            </w:tcMar>
          </w:tcPr>
          <w:p w:rsidR="2EF8A5AD" w:rsidP="2EF8A5AD" w:rsidRDefault="2EF8A5AD" w14:paraId="42B66BB7" w14:textId="6221A255">
            <w:pPr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  <w:r w:rsidRPr="0DBE9BA3" w:rsidR="39A1AF79">
              <w:rPr>
                <w:rFonts w:ascii="Calibri" w:hAnsi="Calibri" w:eastAsia="Calibri" w:cs="Calibri"/>
                <w:sz w:val="28"/>
                <w:szCs w:val="28"/>
                <w:lang w:val="en-GB"/>
              </w:rPr>
              <w:t>24.04.2026</w:t>
            </w:r>
          </w:p>
        </w:tc>
        <w:tc>
          <w:tcPr>
            <w:tcW w:w="6510" w:type="dxa"/>
            <w:tcMar>
              <w:left w:w="105" w:type="dxa"/>
              <w:right w:w="105" w:type="dxa"/>
            </w:tcMar>
          </w:tcPr>
          <w:p w:rsidR="2EF8A5AD" w:rsidP="2EF8A5AD" w:rsidRDefault="2EF8A5AD" w14:paraId="77D21799" w14:textId="4EFF1F50">
            <w:pPr>
              <w:rPr>
                <w:rFonts w:ascii="Calibri" w:hAnsi="Calibri" w:eastAsia="Calibri" w:cs="Calibri"/>
                <w:sz w:val="28"/>
                <w:szCs w:val="28"/>
              </w:rPr>
            </w:pPr>
            <w:r w:rsidRPr="2EF8A5AD">
              <w:rPr>
                <w:rFonts w:ascii="Calibri" w:hAnsi="Calibri" w:eastAsia="Calibri" w:cs="Calibri"/>
                <w:sz w:val="28"/>
                <w:szCs w:val="28"/>
                <w:lang w:val="en-GB"/>
              </w:rPr>
              <w:t>Initial version</w:t>
            </w:r>
          </w:p>
        </w:tc>
      </w:tr>
      <w:tr w:rsidR="2EF8A5AD" w:rsidTr="0DBE9BA3" w14:paraId="7035FA56" w14:textId="77777777">
        <w:trPr>
          <w:trHeight w:val="285"/>
        </w:trPr>
        <w:tc>
          <w:tcPr>
            <w:tcW w:w="1215" w:type="dxa"/>
            <w:tcMar>
              <w:left w:w="105" w:type="dxa"/>
              <w:right w:w="105" w:type="dxa"/>
            </w:tcMar>
          </w:tcPr>
          <w:p w:rsidR="2EF8A5AD" w:rsidP="2EF8A5AD" w:rsidRDefault="2EF8A5AD" w14:paraId="79AF115B" w14:textId="582E45BB">
            <w:pPr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  <w:tc>
          <w:tcPr>
            <w:tcW w:w="1755" w:type="dxa"/>
            <w:tcMar>
              <w:left w:w="105" w:type="dxa"/>
              <w:right w:w="105" w:type="dxa"/>
            </w:tcMar>
          </w:tcPr>
          <w:p w:rsidR="2EF8A5AD" w:rsidP="2EF8A5AD" w:rsidRDefault="2EF8A5AD" w14:paraId="3BC73156" w14:textId="54798011">
            <w:pPr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  <w:tc>
          <w:tcPr>
            <w:tcW w:w="6510" w:type="dxa"/>
            <w:tcMar>
              <w:left w:w="105" w:type="dxa"/>
              <w:right w:w="105" w:type="dxa"/>
            </w:tcMar>
          </w:tcPr>
          <w:p w:rsidR="2EF8A5AD" w:rsidP="2EF8A5AD" w:rsidRDefault="2EF8A5AD" w14:paraId="4FA099BB" w14:textId="38B28360">
            <w:pPr>
              <w:rPr>
                <w:rFonts w:ascii="Calibri" w:hAnsi="Calibri" w:eastAsia="Calibri" w:cs="Calibri"/>
                <w:sz w:val="28"/>
                <w:szCs w:val="28"/>
              </w:rPr>
            </w:pPr>
          </w:p>
        </w:tc>
      </w:tr>
    </w:tbl>
    <w:p w:rsidRPr="00BB076B" w:rsidR="00C30AA2" w:rsidP="00C30AA2" w:rsidRDefault="00C30AA2" w14:paraId="15EC0C19" w14:textId="6CA8C69B"/>
    <w:p w:rsidR="5189DED1" w:rsidRDefault="5189DED1" w14:paraId="594B31EF" w14:textId="552F1A48">
      <w:r>
        <w:br w:type="page"/>
      </w:r>
    </w:p>
    <w:p w:rsidRPr="00BB076B" w:rsidR="00C30AA2" w:rsidP="00C30AA2" w:rsidRDefault="004E4599" w14:paraId="4FA95C16" w14:textId="2FACD144">
      <w:pPr>
        <w:pStyle w:val="Subtitle"/>
      </w:pPr>
      <w:r>
        <w:lastRenderedPageBreak/>
        <w:t>Additional Data</w:t>
      </w:r>
      <w:r w:rsidRPr="00BB076B" w:rsidR="00C30AA2">
        <w:t xml:space="preserve">  </w:t>
      </w:r>
    </w:p>
    <w:p w:rsidRPr="00497B45" w:rsidR="00497B45" w:rsidP="00497B45" w:rsidRDefault="00C30AA2" w14:paraId="14050698" w14:textId="77777777">
      <w:pPr>
        <w:jc w:val="both"/>
        <w:rPr>
          <w:lang w:val="sl-SI"/>
        </w:rPr>
      </w:pPr>
      <w:r w:rsidRPr="00BB076B">
        <w:t xml:space="preserve">NOTE: </w:t>
      </w:r>
      <w:proofErr w:type="spellStart"/>
      <w:r w:rsidRPr="00497B45" w:rsidR="00497B45">
        <w:rPr>
          <w:lang w:val="sl-SI"/>
        </w:rPr>
        <w:t>This</w:t>
      </w:r>
      <w:proofErr w:type="spellEnd"/>
      <w:r w:rsidRPr="00497B45" w:rsidR="00497B45">
        <w:rPr>
          <w:lang w:val="sl-SI"/>
        </w:rPr>
        <w:t xml:space="preserve"> </w:t>
      </w:r>
      <w:proofErr w:type="spellStart"/>
      <w:r w:rsidRPr="00497B45" w:rsidR="00497B45">
        <w:rPr>
          <w:lang w:val="sl-SI"/>
        </w:rPr>
        <w:t>document</w:t>
      </w:r>
      <w:proofErr w:type="spellEnd"/>
      <w:r w:rsidRPr="00497B45" w:rsidR="00497B45">
        <w:rPr>
          <w:lang w:val="sl-SI"/>
        </w:rPr>
        <w:t xml:space="preserve"> </w:t>
      </w:r>
      <w:proofErr w:type="spellStart"/>
      <w:r w:rsidRPr="00497B45" w:rsidR="00497B45">
        <w:rPr>
          <w:lang w:val="sl-SI"/>
        </w:rPr>
        <w:t>describes</w:t>
      </w:r>
      <w:proofErr w:type="spellEnd"/>
      <w:r w:rsidRPr="00497B45" w:rsidR="00497B45">
        <w:rPr>
          <w:lang w:val="sl-SI"/>
        </w:rPr>
        <w:t xml:space="preserve"> </w:t>
      </w:r>
      <w:proofErr w:type="spellStart"/>
      <w:r w:rsidRPr="00497B45" w:rsidR="00497B45">
        <w:rPr>
          <w:lang w:val="sl-SI"/>
        </w:rPr>
        <w:t>additional</w:t>
      </w:r>
      <w:proofErr w:type="spellEnd"/>
      <w:r w:rsidRPr="00497B45" w:rsidR="00497B45">
        <w:rPr>
          <w:lang w:val="sl-SI"/>
        </w:rPr>
        <w:t xml:space="preserve"> </w:t>
      </w:r>
      <w:proofErr w:type="spellStart"/>
      <w:r w:rsidRPr="00497B45" w:rsidR="00497B45">
        <w:rPr>
          <w:lang w:val="sl-SI"/>
        </w:rPr>
        <w:t>information</w:t>
      </w:r>
      <w:proofErr w:type="spellEnd"/>
      <w:r w:rsidRPr="00497B45" w:rsidR="00497B45">
        <w:rPr>
          <w:lang w:val="sl-SI"/>
        </w:rPr>
        <w:t xml:space="preserve"> </w:t>
      </w:r>
      <w:proofErr w:type="spellStart"/>
      <w:r w:rsidRPr="00497B45" w:rsidR="00497B45">
        <w:rPr>
          <w:lang w:val="sl-SI"/>
        </w:rPr>
        <w:t>that</w:t>
      </w:r>
      <w:proofErr w:type="spellEnd"/>
      <w:r w:rsidRPr="00497B45" w:rsidR="00497B45">
        <w:rPr>
          <w:lang w:val="sl-SI"/>
        </w:rPr>
        <w:t xml:space="preserve"> </w:t>
      </w:r>
      <w:proofErr w:type="spellStart"/>
      <w:r w:rsidRPr="00497B45" w:rsidR="00497B45">
        <w:rPr>
          <w:lang w:val="sl-SI"/>
        </w:rPr>
        <w:t>may</w:t>
      </w:r>
      <w:proofErr w:type="spellEnd"/>
      <w:r w:rsidRPr="00497B45" w:rsidR="00497B45">
        <w:rPr>
          <w:lang w:val="sl-SI"/>
        </w:rPr>
        <w:t xml:space="preserve"> be </w:t>
      </w:r>
      <w:proofErr w:type="spellStart"/>
      <w:r w:rsidRPr="00497B45" w:rsidR="00497B45">
        <w:rPr>
          <w:lang w:val="sl-SI"/>
        </w:rPr>
        <w:t>useful</w:t>
      </w:r>
      <w:proofErr w:type="spellEnd"/>
      <w:r w:rsidRPr="00497B45" w:rsidR="00497B45">
        <w:rPr>
          <w:lang w:val="sl-SI"/>
        </w:rPr>
        <w:t xml:space="preserve"> to </w:t>
      </w:r>
      <w:proofErr w:type="spellStart"/>
      <w:r w:rsidRPr="00497B45" w:rsidR="00497B45">
        <w:rPr>
          <w:lang w:val="sl-SI"/>
        </w:rPr>
        <w:t>suppliers</w:t>
      </w:r>
      <w:proofErr w:type="spellEnd"/>
      <w:r w:rsidRPr="00497B45" w:rsidR="00497B45">
        <w:rPr>
          <w:lang w:val="sl-SI"/>
        </w:rPr>
        <w:t xml:space="preserve"> </w:t>
      </w:r>
      <w:proofErr w:type="spellStart"/>
      <w:r w:rsidRPr="00497B45" w:rsidR="00497B45">
        <w:rPr>
          <w:lang w:val="sl-SI"/>
        </w:rPr>
        <w:t>when</w:t>
      </w:r>
      <w:proofErr w:type="spellEnd"/>
      <w:r w:rsidRPr="00497B45" w:rsidR="00497B45">
        <w:rPr>
          <w:lang w:val="sl-SI"/>
        </w:rPr>
        <w:t xml:space="preserve"> </w:t>
      </w:r>
      <w:proofErr w:type="spellStart"/>
      <w:r w:rsidRPr="00497B45" w:rsidR="00497B45">
        <w:rPr>
          <w:lang w:val="sl-SI"/>
        </w:rPr>
        <w:t>submitting</w:t>
      </w:r>
      <w:proofErr w:type="spellEnd"/>
      <w:r w:rsidRPr="00497B45" w:rsidR="00497B45">
        <w:rPr>
          <w:lang w:val="sl-SI"/>
        </w:rPr>
        <w:t xml:space="preserve"> </w:t>
      </w:r>
      <w:proofErr w:type="spellStart"/>
      <w:r w:rsidRPr="00497B45" w:rsidR="00497B45">
        <w:rPr>
          <w:lang w:val="sl-SI"/>
        </w:rPr>
        <w:t>bids</w:t>
      </w:r>
      <w:proofErr w:type="spellEnd"/>
      <w:r w:rsidRPr="00497B45" w:rsidR="00497B45">
        <w:rPr>
          <w:lang w:val="sl-SI"/>
        </w:rPr>
        <w:t>.</w:t>
      </w:r>
    </w:p>
    <w:p w:rsidRPr="00BB076B" w:rsidR="00C30AA2" w:rsidP="00C30AA2" w:rsidRDefault="00C30AA2" w14:paraId="107E5242" w14:textId="1FDAB55C">
      <w:pPr>
        <w:jc w:val="both"/>
      </w:pPr>
    </w:p>
    <w:sdt>
      <w:sdtPr>
        <w:id w:val="2014784466"/>
        <w:docPartObj>
          <w:docPartGallery w:val="Table of Contents"/>
          <w:docPartUnique/>
        </w:docPartObj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:sz w:val="22"/>
          <w:szCs w:val="22"/>
          <w:lang w:eastAsia="en-US"/>
          <w14:ligatures w14:val="standardContextual"/>
        </w:rPr>
      </w:sdtPr>
      <w:sdtContent>
        <w:p w:rsidRPr="00BB076B" w:rsidR="00C30AA2" w:rsidP="008D1C83" w:rsidRDefault="00C30AA2" w14:paraId="592669FE" w14:textId="77777777">
          <w:pPr>
            <w:pStyle w:val="TOCHeading"/>
          </w:pPr>
          <w:r>
            <w:t>Contents:</w:t>
          </w:r>
        </w:p>
        <w:p w:rsidR="004B5336" w:rsidP="0578A1D9" w:rsidRDefault="00C30AA2" w14:paraId="551B398C" w14:textId="522AF111">
          <w:pPr>
            <w:pStyle w:val="TOC1"/>
            <w:tabs>
              <w:tab w:val="left" w:pos="435"/>
              <w:tab w:val="right" w:leader="dot" w:pos="9330"/>
            </w:tabs>
            <w:rPr>
              <w:rStyle w:val="Hyperlink"/>
              <w:noProof/>
              <w:lang w:val="sl-SI" w:eastAsia="sl-SI"/>
            </w:rPr>
          </w:pPr>
          <w:r>
            <w:fldChar w:fldCharType="begin"/>
          </w:r>
          <w:r>
            <w:instrText>TOC \o "1-3" \z \u \h</w:instrText>
          </w:r>
          <w:r>
            <w:fldChar w:fldCharType="separate"/>
          </w:r>
          <w:hyperlink w:anchor="_Toc97098355">
            <w:r w:rsidRPr="0578A1D9" w:rsidR="0578A1D9">
              <w:rPr>
                <w:rStyle w:val="Hyperlink"/>
              </w:rPr>
              <w:t>1</w:t>
            </w:r>
            <w:r>
              <w:tab/>
            </w:r>
            <w:r w:rsidRPr="0578A1D9" w:rsidR="0578A1D9">
              <w:rPr>
                <w:rStyle w:val="Hyperlink"/>
              </w:rPr>
              <w:t>List of Bus types used</w:t>
            </w:r>
            <w:r>
              <w:tab/>
            </w:r>
            <w:r>
              <w:fldChar w:fldCharType="begin"/>
            </w:r>
            <w:r>
              <w:instrText>PAGEREF _Toc97098355 \h</w:instrText>
            </w:r>
            <w:r>
              <w:fldChar w:fldCharType="separate"/>
            </w:r>
            <w:r w:rsidRPr="0578A1D9" w:rsidR="0578A1D9">
              <w:rPr>
                <w:rStyle w:val="Hyperlink"/>
              </w:rPr>
              <w:t>4</w:t>
            </w:r>
            <w:r>
              <w:fldChar w:fldCharType="end"/>
            </w:r>
          </w:hyperlink>
          <w:r>
            <w:fldChar w:fldCharType="end"/>
          </w:r>
        </w:p>
      </w:sdtContent>
      <w:sdtEndPr>
        <w:rPr>
          <w:rFonts w:ascii="Calibri" w:hAnsi="Calibri" w:eastAsia="Calibri" w:cs="" w:asciiTheme="minorAscii" w:hAnsiTheme="minorAscii" w:eastAsiaTheme="minorAscii" w:cstheme="minorBidi"/>
          <w:color w:val="auto"/>
          <w:sz w:val="22"/>
          <w:szCs w:val="22"/>
          <w:lang w:eastAsia="en-US"/>
        </w:rPr>
      </w:sdtEndPr>
    </w:sdt>
    <w:p w:rsidRPr="00BB076B" w:rsidR="00C30AA2" w:rsidP="00C30AA2" w:rsidRDefault="00C30AA2" w14:paraId="0594A090" w14:textId="107B9072"/>
    <w:p w:rsidRPr="00BB076B" w:rsidR="00C30AA2" w:rsidP="00C30AA2" w:rsidRDefault="00C30AA2" w14:paraId="31E055A8" w14:textId="77777777">
      <w:pPr>
        <w:jc w:val="both"/>
      </w:pPr>
    </w:p>
    <w:p w:rsidRPr="00BB076B" w:rsidR="00C30AA2" w:rsidP="00C30AA2" w:rsidRDefault="00C30AA2" w14:paraId="0642E15B" w14:textId="77777777">
      <w:r w:rsidRPr="00BB076B">
        <w:br w:type="page"/>
      </w:r>
    </w:p>
    <w:p w:rsidRPr="00BB076B" w:rsidR="00C30AA2" w:rsidP="00C30AA2" w:rsidRDefault="00C30AA2" w14:paraId="7B8E8F95" w14:textId="77777777">
      <w:pPr>
        <w:jc w:val="both"/>
      </w:pPr>
    </w:p>
    <w:p w:rsidRPr="00BB076B" w:rsidR="00C30AA2" w:rsidP="008D1C83" w:rsidRDefault="001270A1" w14:paraId="27273F64" w14:textId="38B7D0B3">
      <w:pPr>
        <w:pStyle w:val="Heading1"/>
      </w:pPr>
      <w:bookmarkStart w:name="_Toc97098355" w:id="0"/>
      <w:r>
        <w:t>List of B</w:t>
      </w:r>
      <w:r w:rsidR="004D2564">
        <w:t>us types used</w:t>
      </w:r>
      <w:bookmarkEnd w:id="0"/>
    </w:p>
    <w:p w:rsidRPr="00BB076B" w:rsidR="00C30AA2" w:rsidP="00C30AA2" w:rsidRDefault="004D2564" w14:paraId="27B7A756" w14:textId="7F848B02">
      <w:pPr>
        <w:jc w:val="both"/>
      </w:pPr>
      <w:r>
        <w:t xml:space="preserve">As of </w:t>
      </w:r>
      <w:proofErr w:type="gramStart"/>
      <w:r>
        <w:t>1</w:t>
      </w:r>
      <w:r w:rsidRPr="004D2564">
        <w:rPr>
          <w:vertAlign w:val="superscript"/>
        </w:rPr>
        <w:t>st</w:t>
      </w:r>
      <w:r>
        <w:t xml:space="preserve"> January 2026</w:t>
      </w:r>
      <w:proofErr w:type="gramEnd"/>
      <w:r>
        <w:t xml:space="preserve"> the following </w:t>
      </w:r>
      <w:r w:rsidR="00C71F7F">
        <w:t>buses are used by PTOs included in IJPP:</w:t>
      </w:r>
    </w:p>
    <w:p w:rsidRPr="00BB076B" w:rsidR="00C30AA2" w:rsidP="004B5336" w:rsidRDefault="00C30AA2" w14:paraId="4B9B5712" w14:textId="1114CC28">
      <w:pPr>
        <w:pStyle w:val="Heading2"/>
        <w:numPr>
          <w:ilvl w:val="0"/>
          <w:numId w:val="0"/>
        </w:numPr>
      </w:pPr>
    </w:p>
    <w:tbl>
      <w:tblPr>
        <w:tblW w:w="5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0"/>
        <w:gridCol w:w="2260"/>
      </w:tblGrid>
      <w:tr w:rsidRPr="004D2564" w:rsidR="004D2564" w:rsidTr="0DBED5F7" w14:paraId="16DFEF40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4472C4" w:themeFill="accent1"/>
            <w:noWrap/>
            <w:vAlign w:val="bottom"/>
            <w:hideMark/>
          </w:tcPr>
          <w:p w:rsidRPr="004D2564" w:rsidR="004D2564" w:rsidP="004D2564" w:rsidRDefault="004D2564" w14:paraId="0AC414CE" w14:textId="7777777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b/>
                <w:bCs/>
                <w:color w:val="FFFFFF"/>
                <w:kern w:val="0"/>
                <w:lang w:val="sl-SI" w:eastAsia="sl-SI"/>
                <w14:ligatures w14:val="none"/>
              </w:rPr>
              <w:t>Model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4472C4" w:themeFill="accent1"/>
            <w:noWrap/>
            <w:hideMark/>
          </w:tcPr>
          <w:p w:rsidRPr="004D2564" w:rsidR="004D2564" w:rsidP="0DBED5F7" w:rsidRDefault="004D2564" w14:paraId="1F5EE766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b/>
                <w:bCs/>
                <w:color w:val="FFFFFF"/>
                <w:kern w:val="0"/>
                <w:lang w:val="sl-SI" w:eastAsia="sl-SI"/>
                <w14:ligatures w14:val="none"/>
              </w:rPr>
              <w:t xml:space="preserve">Number of vehicles </w:t>
            </w:r>
          </w:p>
        </w:tc>
      </w:tr>
      <w:tr w:rsidRPr="004D2564" w:rsidR="004D2564" w:rsidTr="0DBED5F7" w14:paraId="3E3B4624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27EA30C2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BMC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5E5D5964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02D07471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02FEB3BD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CITROEN JUMPER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00421947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4F743DBC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120FCDA4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CITROEN JUMPY SPACE TOURER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0350D7D2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2</w:t>
            </w:r>
          </w:p>
        </w:tc>
      </w:tr>
      <w:tr w:rsidRPr="004D2564" w:rsidR="004D2564" w:rsidTr="0DBED5F7" w14:paraId="744D055B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39713E76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FERQUI SUNRISE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48760FE8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2</w:t>
            </w:r>
          </w:p>
        </w:tc>
      </w:tr>
      <w:tr w:rsidRPr="004D2564" w:rsidR="004D2564" w:rsidTr="0DBED5F7" w14:paraId="5BD1793E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49D3583D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FORD TRANSIT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4BECF074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21</w:t>
            </w:r>
          </w:p>
        </w:tc>
      </w:tr>
      <w:tr w:rsidRPr="004D2564" w:rsidR="004D2564" w:rsidTr="0DBED5F7" w14:paraId="4944E364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0E2516F8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GULERYUZ COBRA GL9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3FEEDA99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2</w:t>
            </w:r>
          </w:p>
        </w:tc>
      </w:tr>
      <w:tr w:rsidRPr="004D2564" w:rsidR="004D2564" w:rsidTr="0DBED5F7" w14:paraId="01C25F2D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72D45BED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IRISBUS AIRWAY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57D782D1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13</w:t>
            </w:r>
          </w:p>
        </w:tc>
      </w:tr>
      <w:tr w:rsidRPr="004D2564" w:rsidR="004D2564" w:rsidTr="0DBED5F7" w14:paraId="2CCADD97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18C9ED42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IRISBUS CROSSWAY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159FC164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43</w:t>
            </w:r>
          </w:p>
        </w:tc>
      </w:tr>
      <w:tr w:rsidRPr="004D2564" w:rsidR="004D2564" w:rsidTr="0DBED5F7" w14:paraId="7EB4591D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7DA3AF89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IRISBUS ILIADE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0B921821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1682DB2B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67CBB76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IRISBUS MAGELYS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0D47CCA7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3</w:t>
            </w:r>
          </w:p>
        </w:tc>
      </w:tr>
      <w:tr w:rsidRPr="004D2564" w:rsidR="004D2564" w:rsidTr="0DBED5F7" w14:paraId="17804FE9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351EB273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ISUZU TURQUOISE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75B0B799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0E85B61A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308663B4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ISUZU VISIGO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2EABC3DD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126AA381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3AA7BB7E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IVECO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4FD0A584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7</w:t>
            </w:r>
          </w:p>
        </w:tc>
      </w:tr>
      <w:tr w:rsidRPr="004D2564" w:rsidR="004D2564" w:rsidTr="0DBED5F7" w14:paraId="55BB8EC8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200F4A9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IVECO ARWAY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05ACEAE2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2</w:t>
            </w:r>
          </w:p>
        </w:tc>
      </w:tr>
      <w:tr w:rsidRPr="004D2564" w:rsidR="004D2564" w:rsidTr="0DBED5F7" w14:paraId="4E0AB083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17616EB8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IVECO CROSSWAY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0FE13714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243</w:t>
            </w:r>
          </w:p>
        </w:tc>
      </w:tr>
      <w:tr w:rsidRPr="004D2564" w:rsidR="004D2564" w:rsidTr="0DBED5F7" w14:paraId="49C0A7D0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0B227EEA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IVECO DAILY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456B8B02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22</w:t>
            </w:r>
          </w:p>
        </w:tc>
      </w:tr>
      <w:tr w:rsidRPr="004D2564" w:rsidR="004D2564" w:rsidTr="0DBED5F7" w14:paraId="6DBE2596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7EF2B97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IVECO EVADYS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40C20171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10</w:t>
            </w:r>
          </w:p>
        </w:tc>
      </w:tr>
      <w:tr w:rsidRPr="004D2564" w:rsidR="004D2564" w:rsidTr="0DBED5F7" w14:paraId="663E97FB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32B4EE0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IVECO FENIKSBUS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621BF97A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41</w:t>
            </w:r>
          </w:p>
        </w:tc>
      </w:tr>
      <w:tr w:rsidRPr="004D2564" w:rsidR="004D2564" w:rsidTr="0DBED5F7" w14:paraId="6290A9A1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0A597026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IVECO MAGELYS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24300DDD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00F25CF4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62C8773A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IVECO MAXIMO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3F92E1EF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4D635077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6CE4A8EC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IVECO MIDIBUS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1B314CFD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465C3110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7612B4CD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IVECO RAPIDO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46AF18EE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6</w:t>
            </w:r>
          </w:p>
        </w:tc>
      </w:tr>
      <w:tr w:rsidRPr="004D2564" w:rsidR="004D2564" w:rsidTr="0DBED5F7" w14:paraId="25D692B1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59D2FB0B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IVECO ROSERO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0DF5B2BC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0DABE49A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33C65336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IVECO SUNRISE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5A732053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403AAEF6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166D9042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K-BUS TOURIST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0444032E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10</w:t>
            </w:r>
          </w:p>
        </w:tc>
      </w:tr>
      <w:tr w:rsidRPr="004D2564" w:rsidR="004D2564" w:rsidTr="0DBED5F7" w14:paraId="0ADB36EF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2656F680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KING LONG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713B4BE3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60DD4D5C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16D71EDB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KUTSENITS HYDRA CLASIC 2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55C77B98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5AAD3C98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24EDA5C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KUTSENITS TOURIST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4BFD9796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3</w:t>
            </w:r>
          </w:p>
        </w:tc>
      </w:tr>
      <w:tr w:rsidRPr="004D2564" w:rsidR="004D2564" w:rsidTr="0DBED5F7" w14:paraId="2F5C0427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42FA6AA9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MAN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1BDAAE43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9</w:t>
            </w:r>
          </w:p>
        </w:tc>
      </w:tr>
      <w:tr w:rsidRPr="004D2564" w:rsidR="004D2564" w:rsidTr="0DBED5F7" w14:paraId="29B392F6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78180E6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MAN LIONS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4DED7523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0C749989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6919B9A3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MAN LIONS CITY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1AF38CFE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2</w:t>
            </w:r>
          </w:p>
        </w:tc>
      </w:tr>
      <w:tr w:rsidRPr="004D2564" w:rsidR="004D2564" w:rsidTr="0DBED5F7" w14:paraId="4AC459AC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7032C52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MAN LIONS COACH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66C265B2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126</w:t>
            </w:r>
          </w:p>
        </w:tc>
      </w:tr>
      <w:tr w:rsidRPr="004D2564" w:rsidR="004D2564" w:rsidTr="0DBED5F7" w14:paraId="42A0F595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69B0E68F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MAN LIONS INTERCITY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4289FC4D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121</w:t>
            </w:r>
          </w:p>
        </w:tc>
      </w:tr>
      <w:tr w:rsidRPr="004D2564" w:rsidR="004D2564" w:rsidTr="0DBED5F7" w14:paraId="45108A47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33FA264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MAN LIONS REGIO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1E9B40C5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51</w:t>
            </w:r>
          </w:p>
        </w:tc>
      </w:tr>
      <w:tr w:rsidRPr="004D2564" w:rsidR="004D2564" w:rsidTr="0DBED5F7" w14:paraId="4CB13F73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26958EED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MAN TGE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5298D85D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4</w:t>
            </w:r>
          </w:p>
        </w:tc>
      </w:tr>
      <w:tr w:rsidRPr="004D2564" w:rsidR="004D2564" w:rsidTr="0DBED5F7" w14:paraId="08236DD9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46DC0C8C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MERCEDES BENZ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02DA34AC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33</w:t>
            </w:r>
          </w:p>
        </w:tc>
      </w:tr>
      <w:tr w:rsidRPr="004D2564" w:rsidR="004D2564" w:rsidTr="0DBED5F7" w14:paraId="58ACC8AD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5239DCA0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MERCEDES BENZ CITARO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10D1B8D7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1A6DC360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779B7401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MERCEDES BENZ COACH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21BE3E6E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40D38C94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7FED034D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lastRenderedPageBreak/>
              <w:t>MERCEDES BENZ COBRA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42A4A17A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5784AD1D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0EC4D9A4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MERCEDES BENZ CONECTO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30DE342F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7</w:t>
            </w:r>
          </w:p>
        </w:tc>
      </w:tr>
      <w:tr w:rsidRPr="004D2564" w:rsidR="004D2564" w:rsidTr="0DBED5F7" w14:paraId="1201BCF2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17F21AAA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MERCEDES BENZ ERDUMAN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3DF5992A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2</w:t>
            </w:r>
          </w:p>
        </w:tc>
      </w:tr>
      <w:tr w:rsidRPr="004D2564" w:rsidR="004D2564" w:rsidTr="0DBED5F7" w14:paraId="15884DCC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67BA5DD6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MERCEDES BENZ INTEGRO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73AED758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40</w:t>
            </w:r>
          </w:p>
        </w:tc>
      </w:tr>
      <w:tr w:rsidRPr="004D2564" w:rsidR="004D2564" w:rsidTr="0DBED5F7" w14:paraId="11D0DE57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291D4448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MERCEDES BENZ INTOURO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62D14855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286</w:t>
            </w:r>
          </w:p>
        </w:tc>
      </w:tr>
      <w:tr w:rsidRPr="004D2564" w:rsidR="004D2564" w:rsidTr="0DBED5F7" w14:paraId="05B4EAC4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14EE73F1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MERCEDES BENZ SPRINTER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1AE2B134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115</w:t>
            </w:r>
          </w:p>
        </w:tc>
      </w:tr>
      <w:tr w:rsidRPr="004D2564" w:rsidR="004D2564" w:rsidTr="0DBED5F7" w14:paraId="1DF7E966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089F10A3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MERCEDES BENZ TEAMSTAR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594DEFDD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2283C525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4AC1A80D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MERCEDES BENZ TOURING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0258C4D5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35E19512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342EE4E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MERCEDES BENZ TOURINO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06102ED7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6</w:t>
            </w:r>
          </w:p>
        </w:tc>
      </w:tr>
      <w:tr w:rsidRPr="004D2564" w:rsidR="004D2564" w:rsidTr="0DBED5F7" w14:paraId="2CD879A6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2A209866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MERCEDES BENZ TOURISMO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3F83581F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281</w:t>
            </w:r>
          </w:p>
        </w:tc>
      </w:tr>
      <w:tr w:rsidRPr="004D2564" w:rsidR="004D2564" w:rsidTr="0DBED5F7" w14:paraId="26048601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07BFADB9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MERCEDES BENZ TRAVEGO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5F785292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9</w:t>
            </w:r>
          </w:p>
        </w:tc>
      </w:tr>
      <w:tr w:rsidRPr="004D2564" w:rsidR="004D2564" w:rsidTr="0DBED5F7" w14:paraId="5EFF4F09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16959B79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MERCEDES BENZ VARIO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047A32E6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12</w:t>
            </w:r>
          </w:p>
        </w:tc>
      </w:tr>
      <w:tr w:rsidRPr="004D2564" w:rsidR="004D2564" w:rsidTr="0DBED5F7" w14:paraId="1957148A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0387EFEE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MERCEDES BENZ VITO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110C20E8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13</w:t>
            </w:r>
          </w:p>
        </w:tc>
      </w:tr>
      <w:tr w:rsidRPr="004D2564" w:rsidR="004D2564" w:rsidTr="0DBED5F7" w14:paraId="7E84C9AB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3CBBA4B6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NEOPLAN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05AAA4E6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2BEFB38D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4739953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NEOPLAN CITYLINER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071E2EA2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46AAC5F6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25C7F2A1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NEOPLAN JETLINER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02B3CC21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8</w:t>
            </w:r>
          </w:p>
        </w:tc>
      </w:tr>
      <w:tr w:rsidRPr="004D2564" w:rsidR="004D2564" w:rsidTr="0DBED5F7" w14:paraId="71123F62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20793C26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NEOPLAN TOURLINER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660536C0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6</w:t>
            </w:r>
          </w:p>
        </w:tc>
      </w:tr>
      <w:tr w:rsidRPr="004D2564" w:rsidR="004D2564" w:rsidTr="0DBED5F7" w14:paraId="7248AC28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6416986C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NEOPLAN TRENDLINE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51E250F5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3</w:t>
            </w:r>
          </w:p>
        </w:tc>
      </w:tr>
      <w:tr w:rsidRPr="004D2564" w:rsidR="004D2564" w:rsidTr="0DBED5F7" w14:paraId="734F4E4E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69015C9C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OPEL VIVARO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744AC408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27B34BE7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447BF9A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OTOKAR NAVIGO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6325441F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10</w:t>
            </w:r>
          </w:p>
        </w:tc>
      </w:tr>
      <w:tr w:rsidRPr="004D2564" w:rsidR="004D2564" w:rsidTr="0DBED5F7" w14:paraId="36B33E39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2473B350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OTOKAR TERRITO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05B2C81A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3</w:t>
            </w:r>
          </w:p>
        </w:tc>
      </w:tr>
      <w:tr w:rsidRPr="004D2564" w:rsidR="004D2564" w:rsidTr="0DBED5F7" w14:paraId="0E2E98EA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1566F411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OTOKAR VECTIO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29ADDE1C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33</w:t>
            </w:r>
          </w:p>
        </w:tc>
      </w:tr>
      <w:tr w:rsidRPr="004D2564" w:rsidR="004D2564" w:rsidTr="0DBED5F7" w14:paraId="23C519BC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2CACFA16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OVRIGA G3CHT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0302F6DC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51DEDF17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5B790389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PEUGEOT BOXER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4C897F20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2</w:t>
            </w:r>
          </w:p>
        </w:tc>
      </w:tr>
      <w:tr w:rsidRPr="004D2564" w:rsidR="004D2564" w:rsidTr="0DBED5F7" w14:paraId="2E3FBB3C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6E2167D8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RENAULT MASTER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1299B84A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23</w:t>
            </w:r>
          </w:p>
        </w:tc>
      </w:tr>
      <w:tr w:rsidRPr="004D2564" w:rsidR="004D2564" w:rsidTr="0DBED5F7" w14:paraId="5D0F4AB7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5DFECA28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RENAULT TRAFIC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129E46D0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2CA9D683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2EB22E51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SCANIA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04A7991E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2</w:t>
            </w:r>
          </w:p>
        </w:tc>
      </w:tr>
      <w:tr w:rsidRPr="004D2564" w:rsidR="004D2564" w:rsidTr="0DBED5F7" w14:paraId="4798696F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0A97256D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SCANIA HIGER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63838529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8</w:t>
            </w:r>
          </w:p>
        </w:tc>
      </w:tr>
      <w:tr w:rsidRPr="004D2564" w:rsidR="004D2564" w:rsidTr="0DBED5F7" w14:paraId="2DA51FD3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3D11A49C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SCANIA TOURING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68E4D3FA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11</w:t>
            </w:r>
          </w:p>
        </w:tc>
      </w:tr>
      <w:tr w:rsidRPr="004D2564" w:rsidR="004D2564" w:rsidTr="0DBED5F7" w14:paraId="0FF50696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32C29AC0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SETRA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6EB77AF5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13</w:t>
            </w:r>
          </w:p>
        </w:tc>
      </w:tr>
      <w:tr w:rsidRPr="004D2564" w:rsidR="004D2564" w:rsidTr="0DBED5F7" w14:paraId="3467DA8A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460A6C74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SETRA 411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18EF6E51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3</w:t>
            </w:r>
          </w:p>
        </w:tc>
      </w:tr>
      <w:tr w:rsidRPr="004D2564" w:rsidR="004D2564" w:rsidTr="0DBED5F7" w14:paraId="02EEB905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0F37B40E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SETRA 415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67034158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40</w:t>
            </w:r>
          </w:p>
        </w:tc>
      </w:tr>
      <w:tr w:rsidRPr="004D2564" w:rsidR="004D2564" w:rsidTr="0DBED5F7" w14:paraId="29356DEC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1B3CA573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SETRA 416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00A3DBD7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2</w:t>
            </w:r>
          </w:p>
        </w:tc>
      </w:tr>
      <w:tr w:rsidRPr="004D2564" w:rsidR="004D2564" w:rsidTr="0DBED5F7" w14:paraId="45245265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01C6ADAA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SETRA 417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3E00F0D8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511A2152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1D79BD2B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SETRA 418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625AD13E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2</w:t>
            </w:r>
          </w:p>
        </w:tc>
      </w:tr>
      <w:tr w:rsidRPr="004D2564" w:rsidR="004D2564" w:rsidTr="0DBED5F7" w14:paraId="3365F5C2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727D32E8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SETRA 419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4816F29B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2</w:t>
            </w:r>
          </w:p>
        </w:tc>
      </w:tr>
      <w:tr w:rsidRPr="004D2564" w:rsidR="004D2564" w:rsidTr="0DBED5F7" w14:paraId="55A7CBA2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6991D7F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SETRA 511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1B16D2F5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07F1A8A9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213BDC6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SETRA 515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1082E0AB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36</w:t>
            </w:r>
          </w:p>
        </w:tc>
      </w:tr>
      <w:tr w:rsidRPr="004D2564" w:rsidR="004D2564" w:rsidTr="0DBED5F7" w14:paraId="23CA87FD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5CE01922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SETRA 516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1C3120F8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2</w:t>
            </w:r>
          </w:p>
        </w:tc>
      </w:tr>
      <w:tr w:rsidRPr="004D2564" w:rsidR="004D2564" w:rsidTr="0DBED5F7" w14:paraId="5D014BA3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2BCFA9BC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SETRA 517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58AF6D4F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19BE40FA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15BF8130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SETRA 632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6ECBC129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6FAA5B0B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32CF6CB2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TAM DURABUS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5A89B324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51E18A72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7573B592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TAM EUROPE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7309968D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09C831D9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54890E8E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TEMSA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290040F1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55B9418C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602D1292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TEMSA FRDC-A1L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3C2E427B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30562595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3F148208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TEMSA KA1D-1L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10CD5582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2887A566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73EC984C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lastRenderedPageBreak/>
              <w:t>TEMSA LD13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569B8D46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50784E34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76E11444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TEMSA MARATON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33D36938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4E492ABE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325CF7F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TEMSA MD C9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33A14E64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13</w:t>
            </w:r>
          </w:p>
        </w:tc>
      </w:tr>
      <w:tr w:rsidRPr="004D2564" w:rsidR="004D2564" w:rsidTr="0DBED5F7" w14:paraId="34E3BC97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67F9A1BF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TEMSA SAFARI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6EBF1DB6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13</w:t>
            </w:r>
          </w:p>
        </w:tc>
      </w:tr>
      <w:tr w:rsidRPr="004D2564" w:rsidR="004D2564" w:rsidTr="0DBED5F7" w14:paraId="46EE6F67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1FC6AEDF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VAN HOOL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242F5577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1241838C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44348C99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VAN HOOL T916 ACRON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2F029CAE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3</w:t>
            </w:r>
          </w:p>
        </w:tc>
      </w:tr>
      <w:tr w:rsidRPr="004D2564" w:rsidR="004D2564" w:rsidTr="0DBED5F7" w14:paraId="003076D0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76605E82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VANHOOL T915 ATLINO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6A169A75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2AABCCFB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5E4ACA26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VDL FUTURA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763A03AC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2</w:t>
            </w:r>
          </w:p>
        </w:tc>
      </w:tr>
      <w:tr w:rsidRPr="004D2564" w:rsidR="004D2564" w:rsidTr="0DBED5F7" w14:paraId="095032D3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1BE37774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VOLKSWAGEN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006A4E73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2</w:t>
            </w:r>
          </w:p>
        </w:tc>
      </w:tr>
      <w:tr w:rsidRPr="004D2564" w:rsidR="004D2564" w:rsidTr="0DBED5F7" w14:paraId="31D0882D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64BA8019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VOLKSWAGEN CARAVELLE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61D1344E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08DA40D8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2804F92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VOLKSWAGEN CRAFTER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61D6CF44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7</w:t>
            </w:r>
          </w:p>
        </w:tc>
      </w:tr>
      <w:tr w:rsidRPr="004D2564" w:rsidR="004D2564" w:rsidTr="0DBED5F7" w14:paraId="5133D03C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37F6497A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VOLKSWAGEN TRANSPORTER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7E6DB132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17</w:t>
            </w:r>
          </w:p>
        </w:tc>
      </w:tr>
      <w:tr w:rsidRPr="004D2564" w:rsidR="004D2564" w:rsidTr="0DBED5F7" w14:paraId="3FEC019E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4BC87E6A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VOLVO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65A68292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2</w:t>
            </w:r>
          </w:p>
        </w:tc>
      </w:tr>
      <w:tr w:rsidRPr="004D2564" w:rsidR="004D2564" w:rsidTr="0DBED5F7" w14:paraId="7F390E76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5C06D76C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VOLVO 9700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0D833FF3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61843C58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4AECC61E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VOLVO BARBI MAESTRO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78795379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1BBC1EBB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290BF1AF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YUTONG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4A4387C3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2</w:t>
            </w:r>
          </w:p>
        </w:tc>
      </w:tr>
      <w:tr w:rsidRPr="004D2564" w:rsidR="004D2564" w:rsidTr="0DBED5F7" w14:paraId="24A022D7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1AF3AC13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YUTONG IC12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111D1AF7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07D7D067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4D2564" w:rsidP="004D2564" w:rsidRDefault="004D2564" w14:paraId="2E6552EB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YUTONG ZK6121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4D2564" w:rsidP="0DBED5F7" w:rsidRDefault="004D2564" w14:paraId="002ADFC9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  <w:tr w:rsidRPr="004D2564" w:rsidR="004D2564" w:rsidTr="0DBED5F7" w14:paraId="29BEDC87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4D2564" w:rsidP="004D2564" w:rsidRDefault="004D2564" w14:paraId="7D62C39A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YUTONG ZK6938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4D2564" w:rsidP="0DBED5F7" w:rsidRDefault="004D2564" w14:paraId="50F6DE66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val="sl-SI" w:eastAsia="sl-SI"/>
                <w14:ligatures w14:val="none"/>
              </w:rPr>
              <w:t>1</w:t>
            </w:r>
          </w:p>
        </w:tc>
      </w:tr>
    </w:tbl>
    <w:p w:rsidRPr="00BB076B" w:rsidR="00C30AA2" w:rsidP="00C30AA2" w:rsidRDefault="00C30AA2" w14:paraId="65B67358" w14:textId="77777777">
      <w:pPr>
        <w:pStyle w:val="ListParagraph"/>
        <w:jc w:val="both"/>
      </w:pPr>
    </w:p>
    <w:p w:rsidRPr="00FC2B7A" w:rsidR="00C22450" w:rsidP="00FC2B7A" w:rsidRDefault="00C22450" w14:paraId="3B5ADFB5" w14:textId="65F2D40B">
      <w:pPr>
        <w:rPr>
          <w:rFonts w:eastAsiaTheme="majorEastAsia" w:cstheme="majorBidi"/>
          <w:color w:val="2F5496" w:themeColor="accent1" w:themeShade="BF"/>
          <w:sz w:val="32"/>
          <w:szCs w:val="26"/>
        </w:rPr>
      </w:pPr>
    </w:p>
    <w:sectPr w:rsidRPr="00FC2B7A" w:rsidR="00C22450" w:rsidSect="00E40EF1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 w:code="9"/>
      <w:pgMar w:top="1418" w:right="1134" w:bottom="1134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Pr="00BB076B" w:rsidR="007B71EE" w:rsidP="00D563ED" w:rsidRDefault="007B71EE" w14:paraId="1EA4C8B4" w14:textId="77777777">
      <w:pPr>
        <w:spacing w:after="0" w:line="240" w:lineRule="auto"/>
      </w:pPr>
      <w:r w:rsidRPr="00BB076B">
        <w:separator/>
      </w:r>
    </w:p>
  </w:endnote>
  <w:endnote w:type="continuationSeparator" w:id="0">
    <w:p w:rsidRPr="00BB076B" w:rsidR="007B71EE" w:rsidP="00D563ED" w:rsidRDefault="007B71EE" w14:paraId="4CFD253D" w14:textId="77777777">
      <w:pPr>
        <w:spacing w:after="0" w:line="240" w:lineRule="auto"/>
      </w:pPr>
      <w:r w:rsidRPr="00BB076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JFon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578A1D9" w:rsidP="0578A1D9" w:rsidRDefault="0578A1D9" w14:paraId="747FBEF5" w14:textId="6E694A32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4342A1">
      <w:rPr>
        <w:noProof/>
      </w:rPr>
      <w:t>2</w:t>
    </w:r>
    <w:r>
      <w:fldChar w:fldCharType="end"/>
    </w:r>
  </w:p>
  <w:p w:rsidRPr="00BB076B" w:rsidR="00D563ED" w:rsidRDefault="0578A1D9" w14:paraId="1A5BF020" w14:textId="17B9CC03">
    <w:pPr>
      <w:pStyle w:val="Footer"/>
    </w:pPr>
    <w:r>
      <w:t>Document version: 1.0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2414386"/>
      <w:docPartObj>
        <w:docPartGallery w:val="Page Numbers (Bottom of Page)"/>
        <w:docPartUnique/>
      </w:docPartObj>
    </w:sdtPr>
    <w:sdtContent>
      <w:p w:rsidRPr="00BB076B" w:rsidR="00EA6919" w:rsidP="00EA6919" w:rsidRDefault="00000000" w14:paraId="4A3D1877" w14:textId="0BB16498">
        <w:pPr>
          <w:pStyle w:val="Foo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Pr="00BB076B" w:rsidR="007B71EE" w:rsidP="00D563ED" w:rsidRDefault="007B71EE" w14:paraId="0155CDC1" w14:textId="77777777">
      <w:pPr>
        <w:spacing w:after="0" w:line="240" w:lineRule="auto"/>
      </w:pPr>
      <w:r w:rsidRPr="00BB076B">
        <w:separator/>
      </w:r>
    </w:p>
  </w:footnote>
  <w:footnote w:type="continuationSeparator" w:id="0">
    <w:p w:rsidRPr="00BB076B" w:rsidR="007B71EE" w:rsidP="00D563ED" w:rsidRDefault="007B71EE" w14:paraId="7F56A1BB" w14:textId="77777777">
      <w:pPr>
        <w:spacing w:after="0" w:line="240" w:lineRule="auto"/>
      </w:pPr>
      <w:r w:rsidRPr="00BB076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B5DBA" w:rsidP="00856400" w:rsidRDefault="00856400" w14:paraId="2FB3FADC" w14:textId="4C8ABAD4">
    <w:pPr>
      <w:pStyle w:val="Header"/>
    </w:pPr>
    <w:r w:rsidRPr="00856400">
      <w:t>IJPP_RFP_Annex2_AdditionalData_1.0_En</w:t>
    </w:r>
  </w:p>
  <w:p w:rsidRPr="00BB076B" w:rsidR="00C17D7C" w:rsidP="00DB5DBA" w:rsidRDefault="00C17D7C" w14:paraId="799685AB" w14:textId="7777777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BB076B" w:rsidR="00D01070" w:rsidP="00D01070" w:rsidRDefault="00E40EF1" w14:paraId="3A8FB4C2" w14:textId="7C4EE7A8">
    <w:pPr>
      <w:pStyle w:val="Header"/>
      <w:jc w:val="right"/>
    </w:pPr>
    <w:r w:rsidR="3FBBAA7B">
      <w:drawing>
        <wp:inline wp14:editId="5A995141" wp14:anchorId="29AA44AC">
          <wp:extent cx="5943600" cy="438150"/>
          <wp:effectExtent l="0" t="0" r="0" b="0"/>
          <wp:docPr id="1248591364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248591364" name="Picture 1248591364"/>
                  <pic:cNvPicPr/>
                </pic:nvPicPr>
                <pic:blipFill>
                  <a:blip xmlns:r="http://schemas.openxmlformats.org/officeDocument/2006/relationships" r:embed="rId166264003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438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47A5C"/>
    <w:multiLevelType w:val="multilevel"/>
    <w:tmpl w:val="C14AE17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" w15:restartNumberingAfterBreak="0">
    <w:nsid w:val="0A312CF9"/>
    <w:multiLevelType w:val="multilevel"/>
    <w:tmpl w:val="EC1EFC0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" w15:restartNumberingAfterBreak="0">
    <w:nsid w:val="0A336E05"/>
    <w:multiLevelType w:val="multilevel"/>
    <w:tmpl w:val="13389F5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" w15:restartNumberingAfterBreak="0">
    <w:nsid w:val="0ACE43BE"/>
    <w:multiLevelType w:val="multilevel"/>
    <w:tmpl w:val="49FCA8F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15103A30"/>
    <w:multiLevelType w:val="multilevel"/>
    <w:tmpl w:val="E75EC7F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161841C7"/>
    <w:multiLevelType w:val="multilevel"/>
    <w:tmpl w:val="6196144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6" w15:restartNumberingAfterBreak="0">
    <w:nsid w:val="1B664CAF"/>
    <w:multiLevelType w:val="hybridMultilevel"/>
    <w:tmpl w:val="16B47BD6"/>
    <w:lvl w:ilvl="0" w:tplc="E8E096B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67983"/>
    <w:multiLevelType w:val="multilevel"/>
    <w:tmpl w:val="E1AC0A9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8" w15:restartNumberingAfterBreak="0">
    <w:nsid w:val="23D55411"/>
    <w:multiLevelType w:val="hybridMultilevel"/>
    <w:tmpl w:val="B1689326"/>
    <w:lvl w:ilvl="0" w:tplc="8ACEA3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61055"/>
    <w:multiLevelType w:val="multilevel"/>
    <w:tmpl w:val="5FCA3B6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35C328D2"/>
    <w:multiLevelType w:val="multilevel"/>
    <w:tmpl w:val="64EE5E52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84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374C1AAD"/>
    <w:multiLevelType w:val="multilevel"/>
    <w:tmpl w:val="2B06FF0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2" w15:restartNumberingAfterBreak="0">
    <w:nsid w:val="384313AA"/>
    <w:multiLevelType w:val="multilevel"/>
    <w:tmpl w:val="3DC29100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4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3" w15:restartNumberingAfterBreak="0">
    <w:nsid w:val="3A8241D4"/>
    <w:multiLevelType w:val="multilevel"/>
    <w:tmpl w:val="490A55C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4" w15:restartNumberingAfterBreak="0">
    <w:nsid w:val="3E6E4016"/>
    <w:multiLevelType w:val="multilevel"/>
    <w:tmpl w:val="8314291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3F2E7BC6"/>
    <w:multiLevelType w:val="multilevel"/>
    <w:tmpl w:val="4C16502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6" w15:restartNumberingAfterBreak="0">
    <w:nsid w:val="45326141"/>
    <w:multiLevelType w:val="multilevel"/>
    <w:tmpl w:val="7C8A5AA2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90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7" w15:restartNumberingAfterBreak="0">
    <w:nsid w:val="468E7428"/>
    <w:multiLevelType w:val="multilevel"/>
    <w:tmpl w:val="ED96418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8" w15:restartNumberingAfterBreak="0">
    <w:nsid w:val="474A241F"/>
    <w:multiLevelType w:val="multilevel"/>
    <w:tmpl w:val="C682E2E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9" w15:restartNumberingAfterBreak="0">
    <w:nsid w:val="4977125E"/>
    <w:multiLevelType w:val="multilevel"/>
    <w:tmpl w:val="A590F81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EEA39F1"/>
    <w:multiLevelType w:val="multilevel"/>
    <w:tmpl w:val="03C28E7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21" w15:restartNumberingAfterBreak="0">
    <w:nsid w:val="51DF2234"/>
    <w:multiLevelType w:val="multilevel"/>
    <w:tmpl w:val="CDF2732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2" w15:restartNumberingAfterBreak="0">
    <w:nsid w:val="5209730A"/>
    <w:multiLevelType w:val="multilevel"/>
    <w:tmpl w:val="3254402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3" w15:restartNumberingAfterBreak="0">
    <w:nsid w:val="57DC69C3"/>
    <w:multiLevelType w:val="multilevel"/>
    <w:tmpl w:val="77AEC8B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4" w15:restartNumberingAfterBreak="0">
    <w:nsid w:val="594C0312"/>
    <w:multiLevelType w:val="multilevel"/>
    <w:tmpl w:val="DCC8725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90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5" w15:restartNumberingAfterBreak="0">
    <w:nsid w:val="5972322B"/>
    <w:multiLevelType w:val="multilevel"/>
    <w:tmpl w:val="B3569CD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5B45219B"/>
    <w:multiLevelType w:val="multilevel"/>
    <w:tmpl w:val="CD98D38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72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b w:val="0"/>
      </w:rPr>
    </w:lvl>
  </w:abstractNum>
  <w:abstractNum w:abstractNumId="27" w15:restartNumberingAfterBreak="0">
    <w:nsid w:val="5BD95E24"/>
    <w:multiLevelType w:val="multilevel"/>
    <w:tmpl w:val="CF2A1A2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D0C5945"/>
    <w:multiLevelType w:val="hybridMultilevel"/>
    <w:tmpl w:val="FCB0A5C4"/>
    <w:lvl w:ilvl="0" w:tplc="82928C20">
      <w:start w:val="1"/>
      <w:numFmt w:val="ordinal"/>
      <w:lvlText w:val="%11.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782E49"/>
    <w:multiLevelType w:val="multilevel"/>
    <w:tmpl w:val="BB9E338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0" w15:restartNumberingAfterBreak="0">
    <w:nsid w:val="622F748E"/>
    <w:multiLevelType w:val="multilevel"/>
    <w:tmpl w:val="8AF433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1" w15:restartNumberingAfterBreak="0">
    <w:nsid w:val="682B0C9F"/>
    <w:multiLevelType w:val="multilevel"/>
    <w:tmpl w:val="E6E8F03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2" w15:restartNumberingAfterBreak="0">
    <w:nsid w:val="683A4A60"/>
    <w:multiLevelType w:val="multilevel"/>
    <w:tmpl w:val="11D811B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3" w15:restartNumberingAfterBreak="0">
    <w:nsid w:val="68857C1E"/>
    <w:multiLevelType w:val="hybridMultilevel"/>
    <w:tmpl w:val="99061822"/>
    <w:lvl w:ilvl="0" w:tplc="2EAE241E">
      <w:start w:val="1"/>
      <w:numFmt w:val="ordinal"/>
      <w:lvlText w:val="%11.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D45731"/>
    <w:multiLevelType w:val="multilevel"/>
    <w:tmpl w:val="707E2B72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35" w15:restartNumberingAfterBreak="0">
    <w:nsid w:val="7253315B"/>
    <w:multiLevelType w:val="multilevel"/>
    <w:tmpl w:val="18E8F40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72711C9A"/>
    <w:multiLevelType w:val="multilevel"/>
    <w:tmpl w:val="CC845C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7" w15:restartNumberingAfterBreak="0">
    <w:nsid w:val="76F7381A"/>
    <w:multiLevelType w:val="multilevel"/>
    <w:tmpl w:val="EA100696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0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8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5" w:hanging="8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8" w15:restartNumberingAfterBreak="0">
    <w:nsid w:val="77467ED6"/>
    <w:multiLevelType w:val="multilevel"/>
    <w:tmpl w:val="398E77E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9" w15:restartNumberingAfterBreak="0">
    <w:nsid w:val="7E9E5696"/>
    <w:multiLevelType w:val="multilevel"/>
    <w:tmpl w:val="F5460CA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 w16cid:durableId="315576678">
    <w:abstractNumId w:val="35"/>
  </w:num>
  <w:num w:numId="2" w16cid:durableId="1978532040">
    <w:abstractNumId w:val="8"/>
  </w:num>
  <w:num w:numId="3" w16cid:durableId="1017315351">
    <w:abstractNumId w:val="6"/>
  </w:num>
  <w:num w:numId="4" w16cid:durableId="938370183">
    <w:abstractNumId w:val="33"/>
    <w:lvlOverride w:ilvl="0">
      <w:lvl w:ilvl="0" w:tplc="2EAE241E">
        <w:start w:val="1"/>
        <w:numFmt w:val="lowerLetter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240019">
        <w:start w:val="1"/>
        <w:numFmt w:val="none"/>
        <w:lvlText w:val="a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5" w16cid:durableId="5137502">
    <w:abstractNumId w:val="33"/>
    <w:lvlOverride w:ilvl="0">
      <w:lvl w:ilvl="0" w:tplc="2EAE241E">
        <w:start w:val="1"/>
        <w:numFmt w:val="lowerLetter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240019">
        <w:start w:val="1"/>
        <w:numFmt w:val="none"/>
        <w:lvlText w:val="b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6" w16cid:durableId="271210216">
    <w:abstractNumId w:val="28"/>
  </w:num>
  <w:num w:numId="7" w16cid:durableId="1806511363">
    <w:abstractNumId w:val="20"/>
  </w:num>
  <w:num w:numId="8" w16cid:durableId="224876230">
    <w:abstractNumId w:val="3"/>
  </w:num>
  <w:num w:numId="9" w16cid:durableId="315837498">
    <w:abstractNumId w:val="34"/>
  </w:num>
  <w:num w:numId="10" w16cid:durableId="2080207276">
    <w:abstractNumId w:val="29"/>
  </w:num>
  <w:num w:numId="11" w16cid:durableId="268775721">
    <w:abstractNumId w:val="9"/>
  </w:num>
  <w:num w:numId="12" w16cid:durableId="1846360235">
    <w:abstractNumId w:val="13"/>
  </w:num>
  <w:num w:numId="13" w16cid:durableId="22827789">
    <w:abstractNumId w:val="5"/>
  </w:num>
  <w:num w:numId="14" w16cid:durableId="1555967809">
    <w:abstractNumId w:val="2"/>
  </w:num>
  <w:num w:numId="15" w16cid:durableId="652105670">
    <w:abstractNumId w:val="18"/>
  </w:num>
  <w:num w:numId="16" w16cid:durableId="866523620">
    <w:abstractNumId w:val="1"/>
  </w:num>
  <w:num w:numId="17" w16cid:durableId="1263420287">
    <w:abstractNumId w:val="4"/>
  </w:num>
  <w:num w:numId="18" w16cid:durableId="2001812065">
    <w:abstractNumId w:val="39"/>
  </w:num>
  <w:num w:numId="19" w16cid:durableId="286398462">
    <w:abstractNumId w:val="32"/>
  </w:num>
  <w:num w:numId="20" w16cid:durableId="1470896648">
    <w:abstractNumId w:val="31"/>
  </w:num>
  <w:num w:numId="21" w16cid:durableId="216430196">
    <w:abstractNumId w:val="26"/>
  </w:num>
  <w:num w:numId="22" w16cid:durableId="163597907">
    <w:abstractNumId w:val="38"/>
  </w:num>
  <w:num w:numId="23" w16cid:durableId="1652979816">
    <w:abstractNumId w:val="10"/>
  </w:num>
  <w:num w:numId="24" w16cid:durableId="2100441424">
    <w:abstractNumId w:val="37"/>
  </w:num>
  <w:num w:numId="25" w16cid:durableId="751853344">
    <w:abstractNumId w:val="12"/>
  </w:num>
  <w:num w:numId="26" w16cid:durableId="940720303">
    <w:abstractNumId w:val="25"/>
  </w:num>
  <w:num w:numId="27" w16cid:durableId="1942488310">
    <w:abstractNumId w:val="30"/>
  </w:num>
  <w:num w:numId="28" w16cid:durableId="2043287455">
    <w:abstractNumId w:val="36"/>
  </w:num>
  <w:num w:numId="29" w16cid:durableId="834952529">
    <w:abstractNumId w:val="17"/>
  </w:num>
  <w:num w:numId="30" w16cid:durableId="149685162">
    <w:abstractNumId w:val="14"/>
  </w:num>
  <w:num w:numId="31" w16cid:durableId="420102632">
    <w:abstractNumId w:val="7"/>
  </w:num>
  <w:num w:numId="32" w16cid:durableId="2004694967">
    <w:abstractNumId w:val="21"/>
  </w:num>
  <w:num w:numId="33" w16cid:durableId="59527834">
    <w:abstractNumId w:val="27"/>
  </w:num>
  <w:num w:numId="34" w16cid:durableId="1640761781">
    <w:abstractNumId w:val="23"/>
  </w:num>
  <w:num w:numId="35" w16cid:durableId="70811258">
    <w:abstractNumId w:val="15"/>
  </w:num>
  <w:num w:numId="36" w16cid:durableId="2118140412">
    <w:abstractNumId w:val="0"/>
  </w:num>
  <w:num w:numId="37" w16cid:durableId="2105224653">
    <w:abstractNumId w:val="11"/>
  </w:num>
  <w:num w:numId="38" w16cid:durableId="714355462">
    <w:abstractNumId w:val="16"/>
  </w:num>
  <w:num w:numId="39" w16cid:durableId="2144541441">
    <w:abstractNumId w:val="24"/>
  </w:num>
  <w:num w:numId="40" w16cid:durableId="1178037846">
    <w:abstractNumId w:val="22"/>
  </w:num>
  <w:num w:numId="41" w16cid:durableId="674383184">
    <w:abstractNumId w:val="1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attachedTemplate r:id="rId1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43B"/>
    <w:rsid w:val="000070F0"/>
    <w:rsid w:val="00007A1E"/>
    <w:rsid w:val="000108BD"/>
    <w:rsid w:val="00011748"/>
    <w:rsid w:val="00011E89"/>
    <w:rsid w:val="000207CD"/>
    <w:rsid w:val="00021CC8"/>
    <w:rsid w:val="0002446C"/>
    <w:rsid w:val="00030C9B"/>
    <w:rsid w:val="00033BFD"/>
    <w:rsid w:val="00033D7F"/>
    <w:rsid w:val="00034B80"/>
    <w:rsid w:val="00037372"/>
    <w:rsid w:val="00041D8E"/>
    <w:rsid w:val="000441D3"/>
    <w:rsid w:val="000456D3"/>
    <w:rsid w:val="00045D6E"/>
    <w:rsid w:val="00056B26"/>
    <w:rsid w:val="00061068"/>
    <w:rsid w:val="00064A05"/>
    <w:rsid w:val="00065629"/>
    <w:rsid w:val="00065C69"/>
    <w:rsid w:val="00071CBC"/>
    <w:rsid w:val="00074809"/>
    <w:rsid w:val="000807D7"/>
    <w:rsid w:val="000809CA"/>
    <w:rsid w:val="00083686"/>
    <w:rsid w:val="00083CF4"/>
    <w:rsid w:val="0008729D"/>
    <w:rsid w:val="000877F6"/>
    <w:rsid w:val="00087FB6"/>
    <w:rsid w:val="00090279"/>
    <w:rsid w:val="00091FBA"/>
    <w:rsid w:val="00097508"/>
    <w:rsid w:val="000A336D"/>
    <w:rsid w:val="000A344C"/>
    <w:rsid w:val="000A3A9F"/>
    <w:rsid w:val="000A3C14"/>
    <w:rsid w:val="000A5200"/>
    <w:rsid w:val="000B7499"/>
    <w:rsid w:val="000B7CF1"/>
    <w:rsid w:val="000C1515"/>
    <w:rsid w:val="000C40A3"/>
    <w:rsid w:val="000D0953"/>
    <w:rsid w:val="000E0F6D"/>
    <w:rsid w:val="000E6700"/>
    <w:rsid w:val="000E6CBB"/>
    <w:rsid w:val="000F05EA"/>
    <w:rsid w:val="0010425E"/>
    <w:rsid w:val="001109CF"/>
    <w:rsid w:val="00112379"/>
    <w:rsid w:val="00113B1D"/>
    <w:rsid w:val="00113C7D"/>
    <w:rsid w:val="001159A8"/>
    <w:rsid w:val="00116126"/>
    <w:rsid w:val="00121777"/>
    <w:rsid w:val="001270A1"/>
    <w:rsid w:val="0013061A"/>
    <w:rsid w:val="001319A6"/>
    <w:rsid w:val="001327FC"/>
    <w:rsid w:val="001337CB"/>
    <w:rsid w:val="00135A8E"/>
    <w:rsid w:val="00135E83"/>
    <w:rsid w:val="00137C87"/>
    <w:rsid w:val="001406DF"/>
    <w:rsid w:val="00140BE7"/>
    <w:rsid w:val="00141680"/>
    <w:rsid w:val="00144E5A"/>
    <w:rsid w:val="00153632"/>
    <w:rsid w:val="00155585"/>
    <w:rsid w:val="00162B79"/>
    <w:rsid w:val="00170735"/>
    <w:rsid w:val="001731DF"/>
    <w:rsid w:val="00173B05"/>
    <w:rsid w:val="00173EAB"/>
    <w:rsid w:val="001818C3"/>
    <w:rsid w:val="00183DB6"/>
    <w:rsid w:val="0019053B"/>
    <w:rsid w:val="0019284F"/>
    <w:rsid w:val="00193A7B"/>
    <w:rsid w:val="001945EC"/>
    <w:rsid w:val="00197EBF"/>
    <w:rsid w:val="001A163B"/>
    <w:rsid w:val="001A718D"/>
    <w:rsid w:val="001B0D28"/>
    <w:rsid w:val="001C01C2"/>
    <w:rsid w:val="001C08D7"/>
    <w:rsid w:val="001C438B"/>
    <w:rsid w:val="001C43DD"/>
    <w:rsid w:val="001C6B37"/>
    <w:rsid w:val="001D2865"/>
    <w:rsid w:val="001D31A2"/>
    <w:rsid w:val="001D433B"/>
    <w:rsid w:val="001D70BD"/>
    <w:rsid w:val="001E4F50"/>
    <w:rsid w:val="001E6C04"/>
    <w:rsid w:val="001E7610"/>
    <w:rsid w:val="001F1969"/>
    <w:rsid w:val="001F31AA"/>
    <w:rsid w:val="001F7BA7"/>
    <w:rsid w:val="00202903"/>
    <w:rsid w:val="002031B2"/>
    <w:rsid w:val="002047CB"/>
    <w:rsid w:val="00204963"/>
    <w:rsid w:val="00212C46"/>
    <w:rsid w:val="00213656"/>
    <w:rsid w:val="002154FD"/>
    <w:rsid w:val="0021727D"/>
    <w:rsid w:val="0022518A"/>
    <w:rsid w:val="002433DD"/>
    <w:rsid w:val="002448A1"/>
    <w:rsid w:val="002449A3"/>
    <w:rsid w:val="00246377"/>
    <w:rsid w:val="00255C50"/>
    <w:rsid w:val="00262B88"/>
    <w:rsid w:val="00263CCC"/>
    <w:rsid w:val="00266300"/>
    <w:rsid w:val="00267848"/>
    <w:rsid w:val="00277242"/>
    <w:rsid w:val="0028352D"/>
    <w:rsid w:val="00283CD1"/>
    <w:rsid w:val="002855CB"/>
    <w:rsid w:val="002859DE"/>
    <w:rsid w:val="002915D9"/>
    <w:rsid w:val="00291802"/>
    <w:rsid w:val="00293049"/>
    <w:rsid w:val="0029643B"/>
    <w:rsid w:val="002974A6"/>
    <w:rsid w:val="00297E4E"/>
    <w:rsid w:val="002A05CD"/>
    <w:rsid w:val="002A3831"/>
    <w:rsid w:val="002B07E5"/>
    <w:rsid w:val="002B1057"/>
    <w:rsid w:val="002B125E"/>
    <w:rsid w:val="002B1C50"/>
    <w:rsid w:val="002B57CF"/>
    <w:rsid w:val="002B6810"/>
    <w:rsid w:val="002C0A7B"/>
    <w:rsid w:val="002C4D7E"/>
    <w:rsid w:val="002D215A"/>
    <w:rsid w:val="002D24FE"/>
    <w:rsid w:val="002E3314"/>
    <w:rsid w:val="002E578E"/>
    <w:rsid w:val="002F24DB"/>
    <w:rsid w:val="002F324D"/>
    <w:rsid w:val="002F5CD0"/>
    <w:rsid w:val="00300515"/>
    <w:rsid w:val="00305500"/>
    <w:rsid w:val="00306BC5"/>
    <w:rsid w:val="003074AD"/>
    <w:rsid w:val="00314EF1"/>
    <w:rsid w:val="0031669B"/>
    <w:rsid w:val="003170C7"/>
    <w:rsid w:val="00320FD5"/>
    <w:rsid w:val="00323668"/>
    <w:rsid w:val="0033154C"/>
    <w:rsid w:val="00340DBD"/>
    <w:rsid w:val="00341513"/>
    <w:rsid w:val="0034152D"/>
    <w:rsid w:val="00341B39"/>
    <w:rsid w:val="003459B4"/>
    <w:rsid w:val="00346788"/>
    <w:rsid w:val="0034786F"/>
    <w:rsid w:val="00352ED5"/>
    <w:rsid w:val="00357F7F"/>
    <w:rsid w:val="003600FA"/>
    <w:rsid w:val="00360AAE"/>
    <w:rsid w:val="00363980"/>
    <w:rsid w:val="00363D20"/>
    <w:rsid w:val="0037631A"/>
    <w:rsid w:val="003808BB"/>
    <w:rsid w:val="00380DBE"/>
    <w:rsid w:val="00382CC5"/>
    <w:rsid w:val="00387091"/>
    <w:rsid w:val="00397405"/>
    <w:rsid w:val="003A3C40"/>
    <w:rsid w:val="003A5627"/>
    <w:rsid w:val="003B0665"/>
    <w:rsid w:val="003B1C38"/>
    <w:rsid w:val="003B5002"/>
    <w:rsid w:val="003B6472"/>
    <w:rsid w:val="003C3B34"/>
    <w:rsid w:val="003C5FB5"/>
    <w:rsid w:val="003C6960"/>
    <w:rsid w:val="003D199F"/>
    <w:rsid w:val="003D2326"/>
    <w:rsid w:val="003D5EEC"/>
    <w:rsid w:val="003E4D27"/>
    <w:rsid w:val="003E76E0"/>
    <w:rsid w:val="003F008C"/>
    <w:rsid w:val="003F0625"/>
    <w:rsid w:val="003F09C8"/>
    <w:rsid w:val="003F2391"/>
    <w:rsid w:val="003F2F27"/>
    <w:rsid w:val="003F3869"/>
    <w:rsid w:val="003F4F0C"/>
    <w:rsid w:val="00400214"/>
    <w:rsid w:val="00401C20"/>
    <w:rsid w:val="00415814"/>
    <w:rsid w:val="00417864"/>
    <w:rsid w:val="00417C4A"/>
    <w:rsid w:val="004203B3"/>
    <w:rsid w:val="00431ADE"/>
    <w:rsid w:val="00431E41"/>
    <w:rsid w:val="004342A1"/>
    <w:rsid w:val="00435FEC"/>
    <w:rsid w:val="00442CC1"/>
    <w:rsid w:val="00451977"/>
    <w:rsid w:val="00451AD2"/>
    <w:rsid w:val="004531C6"/>
    <w:rsid w:val="0045505F"/>
    <w:rsid w:val="004566F2"/>
    <w:rsid w:val="00457947"/>
    <w:rsid w:val="00457F59"/>
    <w:rsid w:val="004601DC"/>
    <w:rsid w:val="00460CF8"/>
    <w:rsid w:val="00461FCD"/>
    <w:rsid w:val="00462EEC"/>
    <w:rsid w:val="0046574A"/>
    <w:rsid w:val="00465835"/>
    <w:rsid w:val="00471481"/>
    <w:rsid w:val="00473FEF"/>
    <w:rsid w:val="004747BB"/>
    <w:rsid w:val="00477927"/>
    <w:rsid w:val="00485D31"/>
    <w:rsid w:val="00492D6B"/>
    <w:rsid w:val="00493177"/>
    <w:rsid w:val="00494B6B"/>
    <w:rsid w:val="00494CA9"/>
    <w:rsid w:val="00497B45"/>
    <w:rsid w:val="004A1274"/>
    <w:rsid w:val="004A14FA"/>
    <w:rsid w:val="004A33FF"/>
    <w:rsid w:val="004A7159"/>
    <w:rsid w:val="004A790E"/>
    <w:rsid w:val="004B2877"/>
    <w:rsid w:val="004B2C68"/>
    <w:rsid w:val="004B4F36"/>
    <w:rsid w:val="004B5336"/>
    <w:rsid w:val="004B64A4"/>
    <w:rsid w:val="004C119D"/>
    <w:rsid w:val="004C2C0D"/>
    <w:rsid w:val="004C3394"/>
    <w:rsid w:val="004C5572"/>
    <w:rsid w:val="004D21AC"/>
    <w:rsid w:val="004D2564"/>
    <w:rsid w:val="004D2B91"/>
    <w:rsid w:val="004D315B"/>
    <w:rsid w:val="004D47AD"/>
    <w:rsid w:val="004D7373"/>
    <w:rsid w:val="004D7DD5"/>
    <w:rsid w:val="004E0E79"/>
    <w:rsid w:val="004E3572"/>
    <w:rsid w:val="004E4599"/>
    <w:rsid w:val="004F1D49"/>
    <w:rsid w:val="00500382"/>
    <w:rsid w:val="00502591"/>
    <w:rsid w:val="00504400"/>
    <w:rsid w:val="0050496D"/>
    <w:rsid w:val="005133DB"/>
    <w:rsid w:val="00513E6B"/>
    <w:rsid w:val="005147AD"/>
    <w:rsid w:val="00514AB1"/>
    <w:rsid w:val="0051525D"/>
    <w:rsid w:val="00517D49"/>
    <w:rsid w:val="005209B8"/>
    <w:rsid w:val="00522439"/>
    <w:rsid w:val="00524F18"/>
    <w:rsid w:val="005348AB"/>
    <w:rsid w:val="00535062"/>
    <w:rsid w:val="0053554F"/>
    <w:rsid w:val="00537A51"/>
    <w:rsid w:val="0054108C"/>
    <w:rsid w:val="00542470"/>
    <w:rsid w:val="005424D3"/>
    <w:rsid w:val="00542748"/>
    <w:rsid w:val="0054634E"/>
    <w:rsid w:val="00551F29"/>
    <w:rsid w:val="005558F7"/>
    <w:rsid w:val="00564008"/>
    <w:rsid w:val="00570227"/>
    <w:rsid w:val="0057237B"/>
    <w:rsid w:val="00575FD7"/>
    <w:rsid w:val="00583F02"/>
    <w:rsid w:val="0059448F"/>
    <w:rsid w:val="005948BE"/>
    <w:rsid w:val="00595877"/>
    <w:rsid w:val="005A4277"/>
    <w:rsid w:val="005A6709"/>
    <w:rsid w:val="005B0397"/>
    <w:rsid w:val="005B3966"/>
    <w:rsid w:val="005B3A96"/>
    <w:rsid w:val="005B65E5"/>
    <w:rsid w:val="005B7F37"/>
    <w:rsid w:val="005C10C7"/>
    <w:rsid w:val="005C2477"/>
    <w:rsid w:val="005C4BB2"/>
    <w:rsid w:val="005C5339"/>
    <w:rsid w:val="005D21E9"/>
    <w:rsid w:val="005E32B7"/>
    <w:rsid w:val="005E5A77"/>
    <w:rsid w:val="005E7B67"/>
    <w:rsid w:val="005F11B1"/>
    <w:rsid w:val="005F193E"/>
    <w:rsid w:val="005F38EB"/>
    <w:rsid w:val="005F5A32"/>
    <w:rsid w:val="006024F3"/>
    <w:rsid w:val="00602778"/>
    <w:rsid w:val="00602852"/>
    <w:rsid w:val="00602B8C"/>
    <w:rsid w:val="00607159"/>
    <w:rsid w:val="006108D3"/>
    <w:rsid w:val="00613ED1"/>
    <w:rsid w:val="00620DCB"/>
    <w:rsid w:val="00622F90"/>
    <w:rsid w:val="00623576"/>
    <w:rsid w:val="006326A8"/>
    <w:rsid w:val="006350EB"/>
    <w:rsid w:val="00640A18"/>
    <w:rsid w:val="00644E38"/>
    <w:rsid w:val="00647D03"/>
    <w:rsid w:val="0065132D"/>
    <w:rsid w:val="00651CB9"/>
    <w:rsid w:val="00652B02"/>
    <w:rsid w:val="00656F32"/>
    <w:rsid w:val="00656F85"/>
    <w:rsid w:val="006579C9"/>
    <w:rsid w:val="0066084E"/>
    <w:rsid w:val="00664998"/>
    <w:rsid w:val="00667549"/>
    <w:rsid w:val="00670D2D"/>
    <w:rsid w:val="00672F9F"/>
    <w:rsid w:val="00673DAB"/>
    <w:rsid w:val="00676133"/>
    <w:rsid w:val="00686427"/>
    <w:rsid w:val="006876EE"/>
    <w:rsid w:val="006955D5"/>
    <w:rsid w:val="006A3EF4"/>
    <w:rsid w:val="006A67C4"/>
    <w:rsid w:val="006A6AA1"/>
    <w:rsid w:val="006A6B61"/>
    <w:rsid w:val="006B2B45"/>
    <w:rsid w:val="006B47A0"/>
    <w:rsid w:val="006B52C4"/>
    <w:rsid w:val="006C11C7"/>
    <w:rsid w:val="006C7463"/>
    <w:rsid w:val="006C7B58"/>
    <w:rsid w:val="006D12F4"/>
    <w:rsid w:val="006D3BB4"/>
    <w:rsid w:val="006D4E31"/>
    <w:rsid w:val="006D5963"/>
    <w:rsid w:val="006D6006"/>
    <w:rsid w:val="006E0DF1"/>
    <w:rsid w:val="006E4B03"/>
    <w:rsid w:val="006E74CC"/>
    <w:rsid w:val="006E78FB"/>
    <w:rsid w:val="006F5DCA"/>
    <w:rsid w:val="006F75FE"/>
    <w:rsid w:val="006F78FB"/>
    <w:rsid w:val="006F7B8B"/>
    <w:rsid w:val="00700876"/>
    <w:rsid w:val="0070125F"/>
    <w:rsid w:val="00705059"/>
    <w:rsid w:val="00707FB6"/>
    <w:rsid w:val="00711860"/>
    <w:rsid w:val="00712272"/>
    <w:rsid w:val="007173F8"/>
    <w:rsid w:val="0072674E"/>
    <w:rsid w:val="00731FB2"/>
    <w:rsid w:val="007320CE"/>
    <w:rsid w:val="007355C9"/>
    <w:rsid w:val="00735940"/>
    <w:rsid w:val="00735FDD"/>
    <w:rsid w:val="00740866"/>
    <w:rsid w:val="00747992"/>
    <w:rsid w:val="00752530"/>
    <w:rsid w:val="007631C5"/>
    <w:rsid w:val="007648A9"/>
    <w:rsid w:val="00767CE8"/>
    <w:rsid w:val="0077340D"/>
    <w:rsid w:val="00773794"/>
    <w:rsid w:val="0078223E"/>
    <w:rsid w:val="00784CF3"/>
    <w:rsid w:val="007926B2"/>
    <w:rsid w:val="007968B1"/>
    <w:rsid w:val="00796F44"/>
    <w:rsid w:val="007A0739"/>
    <w:rsid w:val="007A2B18"/>
    <w:rsid w:val="007A51B3"/>
    <w:rsid w:val="007B36B3"/>
    <w:rsid w:val="007B71EE"/>
    <w:rsid w:val="007C3C6B"/>
    <w:rsid w:val="007C5B8A"/>
    <w:rsid w:val="007C5CDB"/>
    <w:rsid w:val="007C5E07"/>
    <w:rsid w:val="007C6B7D"/>
    <w:rsid w:val="007D53E4"/>
    <w:rsid w:val="007D7D6E"/>
    <w:rsid w:val="007D7E85"/>
    <w:rsid w:val="007E0D7C"/>
    <w:rsid w:val="007E3C2D"/>
    <w:rsid w:val="007E5EB5"/>
    <w:rsid w:val="007E75EF"/>
    <w:rsid w:val="007E7A7D"/>
    <w:rsid w:val="007F0669"/>
    <w:rsid w:val="007F0B66"/>
    <w:rsid w:val="007F0C2D"/>
    <w:rsid w:val="007F2724"/>
    <w:rsid w:val="007F3C55"/>
    <w:rsid w:val="007F510C"/>
    <w:rsid w:val="007F6E98"/>
    <w:rsid w:val="007F72B7"/>
    <w:rsid w:val="007F7D88"/>
    <w:rsid w:val="0080069C"/>
    <w:rsid w:val="00800A06"/>
    <w:rsid w:val="00801A8E"/>
    <w:rsid w:val="0080768B"/>
    <w:rsid w:val="008079E6"/>
    <w:rsid w:val="00820D4C"/>
    <w:rsid w:val="00821763"/>
    <w:rsid w:val="008303A8"/>
    <w:rsid w:val="008338C3"/>
    <w:rsid w:val="00833C48"/>
    <w:rsid w:val="00835EAE"/>
    <w:rsid w:val="008360C9"/>
    <w:rsid w:val="00842F35"/>
    <w:rsid w:val="00856400"/>
    <w:rsid w:val="0086232E"/>
    <w:rsid w:val="00864433"/>
    <w:rsid w:val="00864E23"/>
    <w:rsid w:val="00867F84"/>
    <w:rsid w:val="00871045"/>
    <w:rsid w:val="00871334"/>
    <w:rsid w:val="00873DB4"/>
    <w:rsid w:val="008758CE"/>
    <w:rsid w:val="008773E9"/>
    <w:rsid w:val="00880290"/>
    <w:rsid w:val="00882657"/>
    <w:rsid w:val="00885F23"/>
    <w:rsid w:val="0088637B"/>
    <w:rsid w:val="00894009"/>
    <w:rsid w:val="0089450C"/>
    <w:rsid w:val="008B4888"/>
    <w:rsid w:val="008C1CDD"/>
    <w:rsid w:val="008C23D1"/>
    <w:rsid w:val="008C3000"/>
    <w:rsid w:val="008C30C4"/>
    <w:rsid w:val="008C31CA"/>
    <w:rsid w:val="008C343D"/>
    <w:rsid w:val="008C3CE7"/>
    <w:rsid w:val="008C5220"/>
    <w:rsid w:val="008C59D5"/>
    <w:rsid w:val="008D1C83"/>
    <w:rsid w:val="008D30FD"/>
    <w:rsid w:val="008D3570"/>
    <w:rsid w:val="008D3EC3"/>
    <w:rsid w:val="008D42F7"/>
    <w:rsid w:val="008E1CE6"/>
    <w:rsid w:val="008E21A3"/>
    <w:rsid w:val="008E2316"/>
    <w:rsid w:val="008E6469"/>
    <w:rsid w:val="008F1D85"/>
    <w:rsid w:val="008F3603"/>
    <w:rsid w:val="008F4DEC"/>
    <w:rsid w:val="009018D4"/>
    <w:rsid w:val="0090203D"/>
    <w:rsid w:val="009058A3"/>
    <w:rsid w:val="009068A2"/>
    <w:rsid w:val="0091083D"/>
    <w:rsid w:val="00911A73"/>
    <w:rsid w:val="0091215A"/>
    <w:rsid w:val="009131FA"/>
    <w:rsid w:val="0091570F"/>
    <w:rsid w:val="00921224"/>
    <w:rsid w:val="0092350F"/>
    <w:rsid w:val="00932DD0"/>
    <w:rsid w:val="00932E0B"/>
    <w:rsid w:val="0093332B"/>
    <w:rsid w:val="00937398"/>
    <w:rsid w:val="0093777F"/>
    <w:rsid w:val="00940615"/>
    <w:rsid w:val="009409CE"/>
    <w:rsid w:val="00941604"/>
    <w:rsid w:val="00944172"/>
    <w:rsid w:val="00956263"/>
    <w:rsid w:val="00956496"/>
    <w:rsid w:val="00956EF8"/>
    <w:rsid w:val="00961F5C"/>
    <w:rsid w:val="009645CB"/>
    <w:rsid w:val="00972EF8"/>
    <w:rsid w:val="00973B95"/>
    <w:rsid w:val="00975BE3"/>
    <w:rsid w:val="00975E2D"/>
    <w:rsid w:val="00987CF7"/>
    <w:rsid w:val="009914AD"/>
    <w:rsid w:val="00993BDE"/>
    <w:rsid w:val="00995C6B"/>
    <w:rsid w:val="0099781B"/>
    <w:rsid w:val="009A10CE"/>
    <w:rsid w:val="009B4342"/>
    <w:rsid w:val="009B48E7"/>
    <w:rsid w:val="009B75FD"/>
    <w:rsid w:val="009B7EC1"/>
    <w:rsid w:val="009C1D62"/>
    <w:rsid w:val="009D0EBA"/>
    <w:rsid w:val="009D4F15"/>
    <w:rsid w:val="009E15BD"/>
    <w:rsid w:val="009E3CD8"/>
    <w:rsid w:val="009E4092"/>
    <w:rsid w:val="009E51C7"/>
    <w:rsid w:val="009F0769"/>
    <w:rsid w:val="009F08A9"/>
    <w:rsid w:val="009F0F42"/>
    <w:rsid w:val="009F2459"/>
    <w:rsid w:val="009F3414"/>
    <w:rsid w:val="009F551E"/>
    <w:rsid w:val="009F6B05"/>
    <w:rsid w:val="00A00D9C"/>
    <w:rsid w:val="00A00E4A"/>
    <w:rsid w:val="00A015FF"/>
    <w:rsid w:val="00A14DC3"/>
    <w:rsid w:val="00A2029E"/>
    <w:rsid w:val="00A20C3C"/>
    <w:rsid w:val="00A22D43"/>
    <w:rsid w:val="00A2322D"/>
    <w:rsid w:val="00A24119"/>
    <w:rsid w:val="00A26739"/>
    <w:rsid w:val="00A27A5E"/>
    <w:rsid w:val="00A319F4"/>
    <w:rsid w:val="00A335D6"/>
    <w:rsid w:val="00A34E33"/>
    <w:rsid w:val="00A369BE"/>
    <w:rsid w:val="00A36C0A"/>
    <w:rsid w:val="00A410BA"/>
    <w:rsid w:val="00A4413B"/>
    <w:rsid w:val="00A46B83"/>
    <w:rsid w:val="00A63FE6"/>
    <w:rsid w:val="00A66CD5"/>
    <w:rsid w:val="00A70F6D"/>
    <w:rsid w:val="00A75FB0"/>
    <w:rsid w:val="00A76349"/>
    <w:rsid w:val="00A77309"/>
    <w:rsid w:val="00A808BA"/>
    <w:rsid w:val="00A832D9"/>
    <w:rsid w:val="00A83D51"/>
    <w:rsid w:val="00A8413E"/>
    <w:rsid w:val="00A853C1"/>
    <w:rsid w:val="00A868A6"/>
    <w:rsid w:val="00A905FB"/>
    <w:rsid w:val="00A9182A"/>
    <w:rsid w:val="00A92FA6"/>
    <w:rsid w:val="00A94B82"/>
    <w:rsid w:val="00A9518A"/>
    <w:rsid w:val="00A95A4E"/>
    <w:rsid w:val="00AA1924"/>
    <w:rsid w:val="00AA2A92"/>
    <w:rsid w:val="00AA41B5"/>
    <w:rsid w:val="00AA48B9"/>
    <w:rsid w:val="00AA644A"/>
    <w:rsid w:val="00AB42E8"/>
    <w:rsid w:val="00AC15B5"/>
    <w:rsid w:val="00AC3B1D"/>
    <w:rsid w:val="00AC5E1C"/>
    <w:rsid w:val="00AD0E3F"/>
    <w:rsid w:val="00AD2A49"/>
    <w:rsid w:val="00AD3891"/>
    <w:rsid w:val="00AD3A05"/>
    <w:rsid w:val="00AD3F7C"/>
    <w:rsid w:val="00AD69A0"/>
    <w:rsid w:val="00AE3214"/>
    <w:rsid w:val="00AE4A0C"/>
    <w:rsid w:val="00AF2865"/>
    <w:rsid w:val="00AF5CFF"/>
    <w:rsid w:val="00AF643F"/>
    <w:rsid w:val="00AF6E17"/>
    <w:rsid w:val="00AF6FB4"/>
    <w:rsid w:val="00B00D80"/>
    <w:rsid w:val="00B00EA8"/>
    <w:rsid w:val="00B01400"/>
    <w:rsid w:val="00B0476A"/>
    <w:rsid w:val="00B04DA5"/>
    <w:rsid w:val="00B05409"/>
    <w:rsid w:val="00B0584C"/>
    <w:rsid w:val="00B06F8D"/>
    <w:rsid w:val="00B12175"/>
    <w:rsid w:val="00B14366"/>
    <w:rsid w:val="00B15779"/>
    <w:rsid w:val="00B20CE2"/>
    <w:rsid w:val="00B32567"/>
    <w:rsid w:val="00B32994"/>
    <w:rsid w:val="00B347C8"/>
    <w:rsid w:val="00B3649E"/>
    <w:rsid w:val="00B4070E"/>
    <w:rsid w:val="00B40E6E"/>
    <w:rsid w:val="00B420F8"/>
    <w:rsid w:val="00B42561"/>
    <w:rsid w:val="00B42AB7"/>
    <w:rsid w:val="00B446DD"/>
    <w:rsid w:val="00B44938"/>
    <w:rsid w:val="00B501FB"/>
    <w:rsid w:val="00B50BE7"/>
    <w:rsid w:val="00B5612A"/>
    <w:rsid w:val="00B57B4F"/>
    <w:rsid w:val="00B66071"/>
    <w:rsid w:val="00B67374"/>
    <w:rsid w:val="00B70326"/>
    <w:rsid w:val="00B70C04"/>
    <w:rsid w:val="00B7120F"/>
    <w:rsid w:val="00B811B1"/>
    <w:rsid w:val="00B83197"/>
    <w:rsid w:val="00B845E1"/>
    <w:rsid w:val="00B9165B"/>
    <w:rsid w:val="00B921C5"/>
    <w:rsid w:val="00BA482D"/>
    <w:rsid w:val="00BA57A1"/>
    <w:rsid w:val="00BA6DD4"/>
    <w:rsid w:val="00BA76F2"/>
    <w:rsid w:val="00BB0302"/>
    <w:rsid w:val="00BB076B"/>
    <w:rsid w:val="00BB65CE"/>
    <w:rsid w:val="00BC0126"/>
    <w:rsid w:val="00BC0281"/>
    <w:rsid w:val="00BC34B0"/>
    <w:rsid w:val="00BC4D20"/>
    <w:rsid w:val="00BC56BF"/>
    <w:rsid w:val="00BC6DBD"/>
    <w:rsid w:val="00BC7B7D"/>
    <w:rsid w:val="00BD0976"/>
    <w:rsid w:val="00BD2394"/>
    <w:rsid w:val="00BD66C9"/>
    <w:rsid w:val="00BE1DE3"/>
    <w:rsid w:val="00BE26F7"/>
    <w:rsid w:val="00BE3A0A"/>
    <w:rsid w:val="00BE5D90"/>
    <w:rsid w:val="00BE70D0"/>
    <w:rsid w:val="00BE7E9B"/>
    <w:rsid w:val="00BF239D"/>
    <w:rsid w:val="00BF329D"/>
    <w:rsid w:val="00BF6045"/>
    <w:rsid w:val="00BF65D6"/>
    <w:rsid w:val="00C0180A"/>
    <w:rsid w:val="00C034F1"/>
    <w:rsid w:val="00C10934"/>
    <w:rsid w:val="00C12760"/>
    <w:rsid w:val="00C14AED"/>
    <w:rsid w:val="00C157D7"/>
    <w:rsid w:val="00C17BBE"/>
    <w:rsid w:val="00C17D7C"/>
    <w:rsid w:val="00C22450"/>
    <w:rsid w:val="00C2251F"/>
    <w:rsid w:val="00C2311B"/>
    <w:rsid w:val="00C24B47"/>
    <w:rsid w:val="00C25E72"/>
    <w:rsid w:val="00C27A7B"/>
    <w:rsid w:val="00C30AA2"/>
    <w:rsid w:val="00C31EA4"/>
    <w:rsid w:val="00C4226B"/>
    <w:rsid w:val="00C426AE"/>
    <w:rsid w:val="00C463DD"/>
    <w:rsid w:val="00C5042F"/>
    <w:rsid w:val="00C550AD"/>
    <w:rsid w:val="00C6200E"/>
    <w:rsid w:val="00C6227D"/>
    <w:rsid w:val="00C65537"/>
    <w:rsid w:val="00C65F4F"/>
    <w:rsid w:val="00C6756B"/>
    <w:rsid w:val="00C71F7F"/>
    <w:rsid w:val="00C82405"/>
    <w:rsid w:val="00C863DF"/>
    <w:rsid w:val="00C900FC"/>
    <w:rsid w:val="00CA2A4C"/>
    <w:rsid w:val="00CA4837"/>
    <w:rsid w:val="00CA6C43"/>
    <w:rsid w:val="00CA7DB3"/>
    <w:rsid w:val="00CB0BC1"/>
    <w:rsid w:val="00CB134C"/>
    <w:rsid w:val="00CB2C6F"/>
    <w:rsid w:val="00CB381A"/>
    <w:rsid w:val="00CC30BF"/>
    <w:rsid w:val="00CC31A8"/>
    <w:rsid w:val="00CC4962"/>
    <w:rsid w:val="00CD1312"/>
    <w:rsid w:val="00CD2EC9"/>
    <w:rsid w:val="00CE13FF"/>
    <w:rsid w:val="00CE3409"/>
    <w:rsid w:val="00CE58DC"/>
    <w:rsid w:val="00D01070"/>
    <w:rsid w:val="00D01149"/>
    <w:rsid w:val="00D07112"/>
    <w:rsid w:val="00D1173C"/>
    <w:rsid w:val="00D17EEB"/>
    <w:rsid w:val="00D23FA4"/>
    <w:rsid w:val="00D245CC"/>
    <w:rsid w:val="00D24EEC"/>
    <w:rsid w:val="00D27E3D"/>
    <w:rsid w:val="00D33B9B"/>
    <w:rsid w:val="00D43A76"/>
    <w:rsid w:val="00D4488B"/>
    <w:rsid w:val="00D537C9"/>
    <w:rsid w:val="00D563ED"/>
    <w:rsid w:val="00D564B4"/>
    <w:rsid w:val="00D60D5C"/>
    <w:rsid w:val="00D61875"/>
    <w:rsid w:val="00D64788"/>
    <w:rsid w:val="00D76FBF"/>
    <w:rsid w:val="00D815EC"/>
    <w:rsid w:val="00D835A6"/>
    <w:rsid w:val="00D83BFC"/>
    <w:rsid w:val="00D863A1"/>
    <w:rsid w:val="00D87072"/>
    <w:rsid w:val="00D900A0"/>
    <w:rsid w:val="00D91338"/>
    <w:rsid w:val="00D930D0"/>
    <w:rsid w:val="00D942E8"/>
    <w:rsid w:val="00D9523F"/>
    <w:rsid w:val="00D97027"/>
    <w:rsid w:val="00DA43D0"/>
    <w:rsid w:val="00DA53B9"/>
    <w:rsid w:val="00DA7458"/>
    <w:rsid w:val="00DB432F"/>
    <w:rsid w:val="00DB5670"/>
    <w:rsid w:val="00DB5DBA"/>
    <w:rsid w:val="00DC450C"/>
    <w:rsid w:val="00DC5644"/>
    <w:rsid w:val="00DC76A4"/>
    <w:rsid w:val="00DD044F"/>
    <w:rsid w:val="00DD1C3B"/>
    <w:rsid w:val="00DE07C8"/>
    <w:rsid w:val="00DE7BF4"/>
    <w:rsid w:val="00DE7C97"/>
    <w:rsid w:val="00DF475B"/>
    <w:rsid w:val="00E0257B"/>
    <w:rsid w:val="00E07531"/>
    <w:rsid w:val="00E07921"/>
    <w:rsid w:val="00E11C44"/>
    <w:rsid w:val="00E12B2E"/>
    <w:rsid w:val="00E17B57"/>
    <w:rsid w:val="00E20FDA"/>
    <w:rsid w:val="00E225C4"/>
    <w:rsid w:val="00E265DB"/>
    <w:rsid w:val="00E27B48"/>
    <w:rsid w:val="00E375CB"/>
    <w:rsid w:val="00E40E98"/>
    <w:rsid w:val="00E40EF1"/>
    <w:rsid w:val="00E41664"/>
    <w:rsid w:val="00E42704"/>
    <w:rsid w:val="00E45273"/>
    <w:rsid w:val="00E4740E"/>
    <w:rsid w:val="00E51156"/>
    <w:rsid w:val="00E52D66"/>
    <w:rsid w:val="00E53559"/>
    <w:rsid w:val="00E54C51"/>
    <w:rsid w:val="00E624AB"/>
    <w:rsid w:val="00E633F0"/>
    <w:rsid w:val="00E63B7C"/>
    <w:rsid w:val="00E63C3F"/>
    <w:rsid w:val="00E737AF"/>
    <w:rsid w:val="00E81CF4"/>
    <w:rsid w:val="00E87F15"/>
    <w:rsid w:val="00E9313B"/>
    <w:rsid w:val="00E931B5"/>
    <w:rsid w:val="00E94631"/>
    <w:rsid w:val="00E97024"/>
    <w:rsid w:val="00E97893"/>
    <w:rsid w:val="00EA3294"/>
    <w:rsid w:val="00EA33A1"/>
    <w:rsid w:val="00EA361C"/>
    <w:rsid w:val="00EA632C"/>
    <w:rsid w:val="00EA6919"/>
    <w:rsid w:val="00EA7025"/>
    <w:rsid w:val="00EB3A39"/>
    <w:rsid w:val="00EB3CE3"/>
    <w:rsid w:val="00EB481A"/>
    <w:rsid w:val="00EB5835"/>
    <w:rsid w:val="00EC3635"/>
    <w:rsid w:val="00EC3C69"/>
    <w:rsid w:val="00EC50FF"/>
    <w:rsid w:val="00EC6F27"/>
    <w:rsid w:val="00EC7814"/>
    <w:rsid w:val="00ED2778"/>
    <w:rsid w:val="00ED43DA"/>
    <w:rsid w:val="00ED7FCF"/>
    <w:rsid w:val="00EE4663"/>
    <w:rsid w:val="00EE5ECE"/>
    <w:rsid w:val="00EE5FA8"/>
    <w:rsid w:val="00EF0D61"/>
    <w:rsid w:val="00EF37AD"/>
    <w:rsid w:val="00EF3FB2"/>
    <w:rsid w:val="00F03729"/>
    <w:rsid w:val="00F10131"/>
    <w:rsid w:val="00F13F5B"/>
    <w:rsid w:val="00F157BD"/>
    <w:rsid w:val="00F176F9"/>
    <w:rsid w:val="00F23A7C"/>
    <w:rsid w:val="00F24267"/>
    <w:rsid w:val="00F2474B"/>
    <w:rsid w:val="00F3080B"/>
    <w:rsid w:val="00F31477"/>
    <w:rsid w:val="00F33EE8"/>
    <w:rsid w:val="00F3656A"/>
    <w:rsid w:val="00F37791"/>
    <w:rsid w:val="00F41519"/>
    <w:rsid w:val="00F41B05"/>
    <w:rsid w:val="00F4491D"/>
    <w:rsid w:val="00F44C0C"/>
    <w:rsid w:val="00F44DCC"/>
    <w:rsid w:val="00F46601"/>
    <w:rsid w:val="00F512A6"/>
    <w:rsid w:val="00F53F3D"/>
    <w:rsid w:val="00F54FAE"/>
    <w:rsid w:val="00F57D50"/>
    <w:rsid w:val="00F6316B"/>
    <w:rsid w:val="00F65188"/>
    <w:rsid w:val="00F65451"/>
    <w:rsid w:val="00F74BCA"/>
    <w:rsid w:val="00F74C54"/>
    <w:rsid w:val="00F858AD"/>
    <w:rsid w:val="00F866F6"/>
    <w:rsid w:val="00F8781C"/>
    <w:rsid w:val="00F90D45"/>
    <w:rsid w:val="00F920E8"/>
    <w:rsid w:val="00F929CB"/>
    <w:rsid w:val="00F93873"/>
    <w:rsid w:val="00F9490B"/>
    <w:rsid w:val="00F94EC5"/>
    <w:rsid w:val="00F95D21"/>
    <w:rsid w:val="00FA010E"/>
    <w:rsid w:val="00FB0D4B"/>
    <w:rsid w:val="00FB29D2"/>
    <w:rsid w:val="00FB4D7A"/>
    <w:rsid w:val="00FC2B7A"/>
    <w:rsid w:val="00FC363F"/>
    <w:rsid w:val="00FC37CA"/>
    <w:rsid w:val="00FC4E9C"/>
    <w:rsid w:val="00FD1181"/>
    <w:rsid w:val="00FD1824"/>
    <w:rsid w:val="00FD2E43"/>
    <w:rsid w:val="00FD363E"/>
    <w:rsid w:val="00FD416B"/>
    <w:rsid w:val="00FD7300"/>
    <w:rsid w:val="00FE4F6B"/>
    <w:rsid w:val="00FE5BDB"/>
    <w:rsid w:val="00FE5BE7"/>
    <w:rsid w:val="00FE7225"/>
    <w:rsid w:val="00FF017B"/>
    <w:rsid w:val="00FF0858"/>
    <w:rsid w:val="0578A1D9"/>
    <w:rsid w:val="0DBE9BA3"/>
    <w:rsid w:val="0DBED5F7"/>
    <w:rsid w:val="15B7D25F"/>
    <w:rsid w:val="188BE87A"/>
    <w:rsid w:val="1A699E3C"/>
    <w:rsid w:val="2EF8A5AD"/>
    <w:rsid w:val="39A1AF79"/>
    <w:rsid w:val="3FBBAA7B"/>
    <w:rsid w:val="5189DED1"/>
    <w:rsid w:val="5237D9AF"/>
    <w:rsid w:val="5BE7D0E9"/>
    <w:rsid w:val="61EA4DE6"/>
    <w:rsid w:val="6BD3FF6A"/>
    <w:rsid w:val="6C1C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A57A35"/>
  <w15:chartTrackingRefBased/>
  <w15:docId w15:val="{CFF58463-F351-4F8E-B11B-D276C0C2B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30AA2"/>
    <w:rPr>
      <w:lang w:val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D1C83"/>
    <w:pPr>
      <w:keepNext/>
      <w:keepLines/>
      <w:numPr>
        <w:numId w:val="1"/>
      </w:numPr>
      <w:spacing w:before="240" w:after="120"/>
      <w:outlineLvl w:val="0"/>
    </w:pPr>
    <w:rPr>
      <w:rFonts w:eastAsiaTheme="majorEastAsia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B381A"/>
    <w:pPr>
      <w:keepNext/>
      <w:keepLines/>
      <w:numPr>
        <w:ilvl w:val="1"/>
        <w:numId w:val="1"/>
      </w:numPr>
      <w:spacing w:before="40" w:after="100"/>
      <w:outlineLvl w:val="1"/>
    </w:pPr>
    <w:rPr>
      <w:rFonts w:eastAsiaTheme="majorEastAsia" w:cstheme="majorBidi"/>
      <w:color w:val="2F5496" w:themeColor="accent1" w:themeShade="BF"/>
      <w:sz w:val="32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341B39"/>
    <w:pPr>
      <w:keepNext/>
      <w:keepLines/>
      <w:numPr>
        <w:ilvl w:val="2"/>
        <w:numId w:val="1"/>
      </w:numPr>
      <w:spacing w:before="40" w:after="80"/>
      <w:outlineLvl w:val="2"/>
    </w:pPr>
    <w:rPr>
      <w:rFonts w:eastAsiaTheme="majorEastAsia" w:cstheme="majorBidi"/>
      <w:color w:val="2F5496" w:themeColor="accent1" w:themeShade="BF"/>
      <w:sz w:val="28"/>
      <w:szCs w:val="24"/>
      <w:lang w:val="en-GB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1173C"/>
    <w:pPr>
      <w:keepNext/>
      <w:keepLines/>
      <w:numPr>
        <w:ilvl w:val="3"/>
        <w:numId w:val="1"/>
      </w:numPr>
      <w:spacing w:before="40" w:after="80"/>
      <w:outlineLvl w:val="3"/>
    </w:pPr>
    <w:rPr>
      <w:rFonts w:eastAsiaTheme="majorEastAsia" w:cstheme="majorBidi"/>
      <w:iCs/>
      <w:color w:val="2F5496" w:themeColor="accent1" w:themeShade="BF"/>
      <w:sz w:val="26"/>
      <w:lang w:val="en-GB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0A344C"/>
    <w:pPr>
      <w:keepNext/>
      <w:keepLines/>
      <w:numPr>
        <w:ilvl w:val="4"/>
        <w:numId w:val="1"/>
      </w:numPr>
      <w:spacing w:before="40" w:after="60"/>
      <w:outlineLvl w:val="4"/>
    </w:pPr>
    <w:rPr>
      <w:rFonts w:eastAsiaTheme="majorEastAsia" w:cstheme="majorBidi"/>
      <w:color w:val="0070C0"/>
      <w:sz w:val="24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rsid w:val="000A344C"/>
    <w:pPr>
      <w:keepNext/>
      <w:keepLines/>
      <w:numPr>
        <w:ilvl w:val="5"/>
        <w:numId w:val="1"/>
      </w:numPr>
      <w:spacing w:before="40" w:after="60"/>
      <w:outlineLvl w:val="5"/>
    </w:pPr>
    <w:rPr>
      <w:rFonts w:eastAsiaTheme="majorEastAsia" w:cstheme="majorBidi"/>
      <w:color w:val="0070C0"/>
    </w:rPr>
  </w:style>
  <w:style w:type="paragraph" w:styleId="Heading7">
    <w:name w:val="heading 7"/>
    <w:basedOn w:val="Normal"/>
    <w:next w:val="Normal"/>
    <w:link w:val="Heading7Char"/>
    <w:autoRedefine/>
    <w:uiPriority w:val="9"/>
    <w:unhideWhenUsed/>
    <w:qFormat/>
    <w:rsid w:val="000A344C"/>
    <w:pPr>
      <w:keepNext/>
      <w:keepLines/>
      <w:numPr>
        <w:ilvl w:val="6"/>
        <w:numId w:val="1"/>
      </w:numPr>
      <w:spacing w:before="40" w:after="60"/>
      <w:outlineLvl w:val="6"/>
    </w:pPr>
    <w:rPr>
      <w:rFonts w:eastAsiaTheme="majorEastAsia" w:cstheme="majorBidi"/>
      <w:i/>
      <w:iCs/>
      <w:color w:val="0070C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7864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7864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qFormat/>
    <w:rsid w:val="00D245CC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D245CC"/>
    <w:rPr>
      <w:rFonts w:eastAsiaTheme="majorEastAsia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5B3966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8D1C83"/>
    <w:rPr>
      <w:rFonts w:eastAsiaTheme="majorEastAsia" w:cstheme="majorBidi"/>
      <w:color w:val="2F5496" w:themeColor="accent1" w:themeShade="BF"/>
      <w:sz w:val="36"/>
      <w:szCs w:val="32"/>
      <w:lang w:val="en-US"/>
    </w:rPr>
  </w:style>
  <w:style w:type="character" w:styleId="Heading2Char" w:customStyle="1">
    <w:name w:val="Heading 2 Char"/>
    <w:basedOn w:val="DefaultParagraphFont"/>
    <w:link w:val="Heading2"/>
    <w:uiPriority w:val="9"/>
    <w:rsid w:val="00CB381A"/>
    <w:rPr>
      <w:rFonts w:eastAsiaTheme="majorEastAsia" w:cstheme="majorBidi"/>
      <w:color w:val="2F5496" w:themeColor="accent1" w:themeShade="BF"/>
      <w:sz w:val="32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341B39"/>
    <w:rPr>
      <w:rFonts w:eastAsiaTheme="majorEastAsia" w:cstheme="majorBidi"/>
      <w:color w:val="2F5496" w:themeColor="accent1" w:themeShade="BF"/>
      <w:sz w:val="28"/>
      <w:szCs w:val="24"/>
      <w:lang w:val="en-GB"/>
    </w:rPr>
  </w:style>
  <w:style w:type="character" w:styleId="Heading4Char" w:customStyle="1">
    <w:name w:val="Heading 4 Char"/>
    <w:basedOn w:val="DefaultParagraphFont"/>
    <w:link w:val="Heading4"/>
    <w:uiPriority w:val="9"/>
    <w:rsid w:val="00D1173C"/>
    <w:rPr>
      <w:rFonts w:eastAsiaTheme="majorEastAsia" w:cstheme="majorBidi"/>
      <w:iCs/>
      <w:color w:val="2F5496" w:themeColor="accent1" w:themeShade="BF"/>
      <w:sz w:val="26"/>
      <w:lang w:val="en-GB"/>
    </w:rPr>
  </w:style>
  <w:style w:type="character" w:styleId="Heading5Char" w:customStyle="1">
    <w:name w:val="Heading 5 Char"/>
    <w:basedOn w:val="DefaultParagraphFont"/>
    <w:link w:val="Heading5"/>
    <w:uiPriority w:val="9"/>
    <w:rsid w:val="000A344C"/>
    <w:rPr>
      <w:rFonts w:eastAsiaTheme="majorEastAsia" w:cstheme="majorBidi"/>
      <w:color w:val="0070C0"/>
      <w:sz w:val="24"/>
    </w:rPr>
  </w:style>
  <w:style w:type="character" w:styleId="Heading6Char" w:customStyle="1">
    <w:name w:val="Heading 6 Char"/>
    <w:basedOn w:val="DefaultParagraphFont"/>
    <w:link w:val="Heading6"/>
    <w:uiPriority w:val="9"/>
    <w:rsid w:val="000A344C"/>
    <w:rPr>
      <w:rFonts w:eastAsiaTheme="majorEastAsia" w:cstheme="majorBidi"/>
      <w:color w:val="0070C0"/>
    </w:rPr>
  </w:style>
  <w:style w:type="character" w:styleId="Heading7Char" w:customStyle="1">
    <w:name w:val="Heading 7 Char"/>
    <w:basedOn w:val="DefaultParagraphFont"/>
    <w:link w:val="Heading7"/>
    <w:uiPriority w:val="9"/>
    <w:rsid w:val="000A344C"/>
    <w:rPr>
      <w:rFonts w:eastAsiaTheme="majorEastAsia" w:cstheme="majorBidi"/>
      <w:i/>
      <w:iCs/>
      <w:color w:val="0070C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3966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5B3966"/>
    <w:rPr>
      <w:i/>
      <w:iCs/>
      <w:color w:val="4472C4" w:themeColor="accent1"/>
    </w:rPr>
  </w:style>
  <w:style w:type="character" w:styleId="BookTitle">
    <w:name w:val="Book Title"/>
    <w:basedOn w:val="DefaultParagraphFont"/>
    <w:uiPriority w:val="33"/>
    <w:qFormat/>
    <w:rsid w:val="005B3966"/>
    <w:rPr>
      <w:b/>
      <w:bCs/>
      <w:i/>
      <w:iCs/>
      <w:spacing w:val="5"/>
    </w:rPr>
  </w:style>
  <w:style w:type="paragraph" w:styleId="ListParagraph">
    <w:name w:val="List Paragraph"/>
    <w:aliases w:val="Rpt bullet 1,Rpt Bullet 2,Bullet List Paragraph,Recommendation,List 1 Paragraph,RMS_List Paragraph,Numbering,M1M2 Heading 2,List Paragraph JF,Heading x,Bullet Paragraph,Paragraph,Resume Title,Citation List,List Paragraph Char Char"/>
    <w:basedOn w:val="Normal"/>
    <w:link w:val="ListParagraphChar"/>
    <w:uiPriority w:val="34"/>
    <w:qFormat/>
    <w:rsid w:val="005B3966"/>
    <w:pPr>
      <w:ind w:left="720"/>
      <w:contextualSpacing/>
    </w:pPr>
  </w:style>
  <w:style w:type="character" w:styleId="IntenseReference">
    <w:name w:val="Intense Reference"/>
    <w:basedOn w:val="DefaultParagraphFont"/>
    <w:uiPriority w:val="32"/>
    <w:qFormat/>
    <w:rsid w:val="005B3966"/>
    <w:rPr>
      <w:b/>
      <w:bCs/>
      <w:smallCaps/>
      <w:color w:val="4472C4" w:themeColor="accent1"/>
      <w:spacing w:val="5"/>
    </w:rPr>
  </w:style>
  <w:style w:type="character" w:styleId="SubtleReference">
    <w:name w:val="Subtle Reference"/>
    <w:basedOn w:val="DefaultParagraphFont"/>
    <w:uiPriority w:val="31"/>
    <w:qFormat/>
    <w:rsid w:val="005B3966"/>
    <w:rPr>
      <w:smallCaps/>
      <w:color w:val="5A5A5A" w:themeColor="text1" w:themeTint="A5"/>
    </w:rPr>
  </w:style>
  <w:style w:type="paragraph" w:styleId="Quote">
    <w:name w:val="Quote"/>
    <w:basedOn w:val="Normal"/>
    <w:next w:val="Normal"/>
    <w:link w:val="QuoteChar"/>
    <w:uiPriority w:val="29"/>
    <w:qFormat/>
    <w:rsid w:val="005B3966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5B3966"/>
    <w:rPr>
      <w:i/>
      <w:iCs/>
      <w:color w:val="404040" w:themeColor="text1" w:themeTint="BF"/>
    </w:rPr>
  </w:style>
  <w:style w:type="character" w:styleId="Strong">
    <w:name w:val="Strong"/>
    <w:basedOn w:val="DefaultParagraphFont"/>
    <w:uiPriority w:val="22"/>
    <w:qFormat/>
    <w:rsid w:val="00A66CD5"/>
    <w:rPr>
      <w:rFonts w:asciiTheme="minorHAnsi" w:hAnsiTheme="minorHAnsi"/>
      <w:b/>
      <w:bCs/>
      <w:sz w:val="22"/>
    </w:rPr>
  </w:style>
  <w:style w:type="character" w:styleId="IntenseEmphasis">
    <w:name w:val="Intense Emphasis"/>
    <w:basedOn w:val="DefaultParagraphFont"/>
    <w:uiPriority w:val="21"/>
    <w:qFormat/>
    <w:rsid w:val="00A66CD5"/>
    <w:rPr>
      <w:rFonts w:asciiTheme="minorHAnsi" w:hAnsiTheme="minorHAnsi"/>
      <w:i/>
      <w:iCs/>
      <w:color w:val="0038A8"/>
      <w:sz w:val="22"/>
    </w:rPr>
  </w:style>
  <w:style w:type="character" w:styleId="Emphasis">
    <w:name w:val="Emphasis"/>
    <w:basedOn w:val="DefaultParagraphFont"/>
    <w:uiPriority w:val="20"/>
    <w:qFormat/>
    <w:rsid w:val="00A66CD5"/>
    <w:rPr>
      <w:rFonts w:asciiTheme="minorHAnsi" w:hAnsiTheme="minorHAnsi"/>
      <w:i/>
      <w:iCs/>
      <w:sz w:val="22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D245CC"/>
    <w:pPr>
      <w:numPr>
        <w:ilvl w:val="1"/>
      </w:numPr>
    </w:pPr>
    <w:rPr>
      <w:rFonts w:eastAsiaTheme="minorEastAsia"/>
      <w:b/>
      <w:color w:val="5A5A5A" w:themeColor="text1" w:themeTint="A5"/>
      <w:spacing w:val="15"/>
      <w:sz w:val="28"/>
    </w:rPr>
  </w:style>
  <w:style w:type="character" w:styleId="SubtitleChar" w:customStyle="1">
    <w:name w:val="Subtitle Char"/>
    <w:basedOn w:val="DefaultParagraphFont"/>
    <w:link w:val="Subtitle"/>
    <w:uiPriority w:val="11"/>
    <w:rsid w:val="00D245CC"/>
    <w:rPr>
      <w:rFonts w:eastAsiaTheme="minorEastAsia"/>
      <w:b/>
      <w:color w:val="5A5A5A" w:themeColor="text1" w:themeTint="A5"/>
      <w:spacing w:val="15"/>
      <w:sz w:val="28"/>
    </w:rPr>
  </w:style>
  <w:style w:type="character" w:styleId="SubtleEmphasis">
    <w:name w:val="Subtle Emphasis"/>
    <w:basedOn w:val="DefaultParagraphFont"/>
    <w:uiPriority w:val="19"/>
    <w:qFormat/>
    <w:rsid w:val="00A66CD5"/>
    <w:rPr>
      <w:rFonts w:asciiTheme="minorHAnsi" w:hAnsiTheme="minorHAnsi"/>
      <w:i/>
      <w:iCs/>
      <w:color w:val="404040" w:themeColor="text1" w:themeTint="BF"/>
      <w:sz w:val="22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417864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417864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CommentReference">
    <w:name w:val="annotation reference"/>
    <w:basedOn w:val="DefaultParagraphFont"/>
    <w:uiPriority w:val="99"/>
    <w:semiHidden/>
    <w:unhideWhenUsed/>
    <w:rsid w:val="00F929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29CB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F929C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9CB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929CB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563ED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563ED"/>
  </w:style>
  <w:style w:type="paragraph" w:styleId="Footer">
    <w:name w:val="footer"/>
    <w:basedOn w:val="Normal"/>
    <w:link w:val="FooterChar"/>
    <w:uiPriority w:val="99"/>
    <w:unhideWhenUsed/>
    <w:rsid w:val="00D563ED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563ED"/>
  </w:style>
  <w:style w:type="character" w:styleId="cf01" w:customStyle="1">
    <w:name w:val="cf01"/>
    <w:basedOn w:val="DefaultParagraphFont"/>
    <w:rsid w:val="00CE13FF"/>
    <w:rPr>
      <w:rFonts w:hint="default" w:ascii="Segoe UI" w:hAnsi="Segoe UI" w:cs="Segoe UI"/>
      <w:color w:val="3F3F3F"/>
      <w:sz w:val="18"/>
      <w:szCs w:val="18"/>
    </w:rPr>
  </w:style>
  <w:style w:type="table" w:styleId="TableGrid">
    <w:name w:val="Table Grid"/>
    <w:basedOn w:val="TableNormal"/>
    <w:uiPriority w:val="39"/>
    <w:rsid w:val="0008368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ListParagraphChar" w:customStyle="1">
    <w:name w:val="List Paragraph Char"/>
    <w:aliases w:val="Rpt bullet 1 Char,Rpt Bullet 2 Char,Bullet List Paragraph Char,Recommendation Char,List 1 Paragraph Char,RMS_List Paragraph Char,Numbering Char,M1M2 Heading 2 Char,List Paragraph JF Char,Heading x Char,Bullet Paragraph Char"/>
    <w:link w:val="ListParagraph"/>
    <w:uiPriority w:val="34"/>
    <w:qFormat/>
    <w:locked/>
    <w:rsid w:val="005133DB"/>
  </w:style>
  <w:style w:type="paragraph" w:styleId="Default" w:customStyle="1">
    <w:name w:val="Default"/>
    <w:rsid w:val="009F0769"/>
    <w:pPr>
      <w:autoSpaceDE w:val="0"/>
      <w:autoSpaceDN w:val="0"/>
      <w:adjustRightInd w:val="0"/>
      <w:spacing w:after="0" w:line="240" w:lineRule="auto"/>
    </w:pPr>
    <w:rPr>
      <w:rFonts w:ascii="NJFont" w:hAnsi="NJFont" w:eastAsia="Calibri" w:cs="NJFont"/>
      <w:color w:val="000000"/>
      <w:kern w:val="0"/>
      <w:sz w:val="24"/>
      <w:szCs w:val="24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A26739"/>
    <w:pPr>
      <w:widowControl w:val="0"/>
      <w:autoSpaceDE w:val="0"/>
      <w:autoSpaceDN w:val="0"/>
      <w:spacing w:after="0" w:line="240" w:lineRule="auto"/>
    </w:pPr>
    <w:rPr>
      <w:rFonts w:ascii="Dubai" w:hAnsi="Dubai" w:eastAsia="Dubai" w:cs="Dubai"/>
      <w:kern w:val="0"/>
      <w14:ligatures w14:val="none"/>
    </w:rPr>
  </w:style>
  <w:style w:type="character" w:styleId="BodyTextChar" w:customStyle="1">
    <w:name w:val="Body Text Char"/>
    <w:basedOn w:val="DefaultParagraphFont"/>
    <w:link w:val="BodyText"/>
    <w:uiPriority w:val="1"/>
    <w:rsid w:val="00A26739"/>
    <w:rPr>
      <w:rFonts w:ascii="Dubai" w:hAnsi="Dubai" w:eastAsia="Dubai" w:cs="Dubai"/>
      <w:kern w:val="0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A00E4A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sl-SI"/>
      <w14:ligatures w14:val="none"/>
    </w:rPr>
  </w:style>
  <w:style w:type="paragraph" w:styleId="Revision">
    <w:name w:val="Revision"/>
    <w:hidden/>
    <w:uiPriority w:val="99"/>
    <w:semiHidden/>
    <w:rsid w:val="0065132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1276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760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341513"/>
    <w:pPr>
      <w:numPr>
        <w:numId w:val="0"/>
      </w:numPr>
      <w:spacing w:after="0"/>
      <w:outlineLvl w:val="9"/>
    </w:pPr>
    <w:rPr>
      <w:rFonts w:asciiTheme="majorHAnsi" w:hAnsiTheme="majorHAnsi"/>
      <w:kern w:val="0"/>
      <w:sz w:val="32"/>
      <w:lang w:eastAsia="sl-SI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34151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41513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41513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&#65279;<?xml version="1.0" encoding="utf-8"?><Relationships xmlns="http://schemas.openxmlformats.org/package/2006/relationships"><Relationship Type="http://schemas.openxmlformats.org/officeDocument/2006/relationships/image" Target="/media/image2.png" Id="rId1662640031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P\OneDrive%20-%20IRPMI\Documents\05%20-%20Zavod%20IRPMI\IRPMI_doc.TEMPLATE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309c95-a4c6-4059-bce5-c471f4ebf3ee">
      <Terms xmlns="http://schemas.microsoft.com/office/infopath/2007/PartnerControls"/>
    </lcf76f155ced4ddcb4097134ff3c332f>
    <TaxCatchAll xmlns="c2f15902-0135-4c18-aae7-484f28296ff5" xsi:nil="true"/>
    <Opis_dokumenta xmlns="e5309c95-a4c6-4059-bce5-c471f4ebf3e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56372AACBF8C44AB1CF3E6F54EDF76" ma:contentTypeVersion="12" ma:contentTypeDescription="Ustvari nov dokument." ma:contentTypeScope="" ma:versionID="8ca28bbf752f537a3f6981b71e33b415">
  <xsd:schema xmlns:xsd="http://www.w3.org/2001/XMLSchema" xmlns:xs="http://www.w3.org/2001/XMLSchema" xmlns:p="http://schemas.microsoft.com/office/2006/metadata/properties" xmlns:ns2="e5309c95-a4c6-4059-bce5-c471f4ebf3ee" xmlns:ns3="c2f15902-0135-4c18-aae7-484f28296ff5" targetNamespace="http://schemas.microsoft.com/office/2006/metadata/properties" ma:root="true" ma:fieldsID="2667d2593de14d8cf02644b9c35a2f88" ns2:_="" ns3:_="">
    <xsd:import namespace="e5309c95-a4c6-4059-bce5-c471f4ebf3ee"/>
    <xsd:import namespace="c2f15902-0135-4c18-aae7-484f28296f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Opis_dokumen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309c95-a4c6-4059-bce5-c471f4ebf3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Opis_dokumenta" ma:index="12" nillable="true" ma:displayName="Opis_dokumenta" ma:format="Dropdown" ma:internalName="Opis_dokumenta">
      <xsd:simpleType>
        <xsd:restriction base="dms:Text">
          <xsd:maxLength value="25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821419b0-c4f9-4c64-b490-b72c1481d1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15902-0135-4c18-aae7-484f28296ff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cd229fc-d84f-43bf-baa2-8d3e45483d0c}" ma:internalName="TaxCatchAll" ma:showField="CatchAllData" ma:web="c2f15902-0135-4c18-aae7-484f28296f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2EEAF-9E6D-4D33-8D15-E82A3B5FF76B}">
  <ds:schemaRefs>
    <ds:schemaRef ds:uri="http://schemas.microsoft.com/office/2006/metadata/properties"/>
    <ds:schemaRef ds:uri="http://schemas.microsoft.com/office/infopath/2007/PartnerControls"/>
    <ds:schemaRef ds:uri="e5309c95-a4c6-4059-bce5-c471f4ebf3ee"/>
    <ds:schemaRef ds:uri="c2f15902-0135-4c18-aae7-484f28296ff5"/>
  </ds:schemaRefs>
</ds:datastoreItem>
</file>

<file path=customXml/itemProps2.xml><?xml version="1.0" encoding="utf-8"?>
<ds:datastoreItem xmlns:ds="http://schemas.openxmlformats.org/officeDocument/2006/customXml" ds:itemID="{C84018C8-B375-414F-801E-D3C32CC8EB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4DD6C1-0AD0-41FB-A38B-D0E4E1164494}"/>
</file>

<file path=customXml/itemProps4.xml><?xml version="1.0" encoding="utf-8"?>
<ds:datastoreItem xmlns:ds="http://schemas.openxmlformats.org/officeDocument/2006/customXml" ds:itemID="{C72B8346-B713-421D-B394-5C48EA781CD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IRPMI_doc.TEMPLATE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</dc:creator>
  <cp:keywords/>
  <dc:description/>
  <cp:lastModifiedBy>Martin Kovač</cp:lastModifiedBy>
  <cp:revision>23</cp:revision>
  <dcterms:created xsi:type="dcterms:W3CDTF">2026-01-13T03:40:00Z</dcterms:created>
  <dcterms:modified xsi:type="dcterms:W3CDTF">2026-04-23T10:33:50Z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fce61319635d006b7b8b29fca82e83e0d635b50c8663f1a917ecfd2b3510e7cd</vt:lpwstr>
  </property>
  <property fmtid="{D5CDD505-2E9C-101B-9397-08002B2CF9AE}" pid="3" name="ContentTypeId">
    <vt:lpwstr>0x0101009E56372AACBF8C44AB1CF3E6F54EDF76</vt:lpwstr>
  </property>
  <property fmtid="{D5CDD505-2E9C-101B-9397-08002B2CF9AE}" pid="4" name="MediaServiceImageTags">
    <vt:lpwstr/>
  </property>
</Properties>
</file>